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995014" w14:textId="3DEB26CC" w:rsidR="009F0FFF" w:rsidRPr="00AA213E" w:rsidRDefault="009F0FFF" w:rsidP="00433712">
      <w:pPr>
        <w:tabs>
          <w:tab w:val="center" w:pos="4536"/>
          <w:tab w:val="right" w:pos="9072"/>
        </w:tabs>
        <w:spacing w:line="360" w:lineRule="auto"/>
        <w:ind w:left="2832" w:right="-284" w:hanging="11"/>
        <w:jc w:val="center"/>
        <w:rPr>
          <w:rFonts w:cs="Arial"/>
          <w:sz w:val="16"/>
          <w:szCs w:val="16"/>
        </w:rPr>
      </w:pPr>
    </w:p>
    <w:tbl>
      <w:tblPr>
        <w:tblW w:w="147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739"/>
      </w:tblGrid>
      <w:tr w:rsidR="0095039C" w:rsidRPr="009B18E8" w14:paraId="020AC4DE" w14:textId="77777777" w:rsidTr="0095039C">
        <w:trPr>
          <w:trHeight w:hRule="exact" w:val="1305"/>
        </w:trPr>
        <w:tc>
          <w:tcPr>
            <w:tcW w:w="14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5A1FA44" w14:textId="77777777" w:rsidR="0095039C" w:rsidRPr="00296F23" w:rsidRDefault="0095039C" w:rsidP="00A20C1F">
            <w:pPr>
              <w:spacing w:line="360" w:lineRule="auto"/>
              <w:jc w:val="center"/>
              <w:rPr>
                <w:rFonts w:cs="Arial"/>
                <w:sz w:val="36"/>
                <w:szCs w:val="36"/>
              </w:rPr>
            </w:pPr>
            <w:r w:rsidRPr="00296F23">
              <w:rPr>
                <w:rFonts w:cs="Arial"/>
                <w:sz w:val="36"/>
                <w:szCs w:val="36"/>
              </w:rPr>
              <w:t>DOŚWIADCZENIE ZAWODOWE</w:t>
            </w:r>
          </w:p>
        </w:tc>
      </w:tr>
    </w:tbl>
    <w:p w14:paraId="722F3B08" w14:textId="77777777" w:rsidR="00626767" w:rsidRDefault="00626767" w:rsidP="006204D4">
      <w:pPr>
        <w:spacing w:line="360" w:lineRule="auto"/>
        <w:jc w:val="both"/>
      </w:pPr>
    </w:p>
    <w:p w14:paraId="18F89F91" w14:textId="6247F4E3" w:rsidR="00234091" w:rsidRPr="002A3D13" w:rsidRDefault="003D5781" w:rsidP="002A3D13">
      <w:pPr>
        <w:spacing w:line="360" w:lineRule="auto"/>
        <w:rPr>
          <w:b/>
        </w:rPr>
      </w:pPr>
      <w:r w:rsidRPr="002E3D05">
        <w:rPr>
          <w:rFonts w:cs="Arial"/>
        </w:rPr>
        <w:t xml:space="preserve">Składając ofertę w Postępowaniu o udzielenie Zamówienia </w:t>
      </w:r>
      <w:r w:rsidR="00D80AE0">
        <w:rPr>
          <w:rFonts w:cs="Arial"/>
        </w:rPr>
        <w:t>nie</w:t>
      </w:r>
      <w:r w:rsidR="006B36A8">
        <w:rPr>
          <w:rFonts w:cs="Arial"/>
        </w:rPr>
        <w:t xml:space="preserve">publicznego </w:t>
      </w:r>
      <w:r w:rsidR="00D93A8E">
        <w:rPr>
          <w:rFonts w:cs="Arial"/>
        </w:rPr>
        <w:t>pn.</w:t>
      </w:r>
      <w:r w:rsidR="005B2227">
        <w:rPr>
          <w:rFonts w:cs="Arial"/>
        </w:rPr>
        <w:t xml:space="preserve">: </w:t>
      </w:r>
      <w:r w:rsidR="00834937" w:rsidRPr="00834937">
        <w:rPr>
          <w:rFonts w:cs="Arial"/>
          <w:b/>
        </w:rPr>
        <w:t>„</w:t>
      </w:r>
      <w:r w:rsidR="002A3D13" w:rsidRPr="002A3D13">
        <w:rPr>
          <w:b/>
        </w:rPr>
        <w:t>Kompleksowa obsługa Terminalu LNG w zakresie rusztowań - najem</w:t>
      </w:r>
      <w:r w:rsidR="00EC067B" w:rsidRPr="002A3D13">
        <w:rPr>
          <w:rFonts w:cs="Arial"/>
          <w:b/>
          <w:bCs/>
        </w:rPr>
        <w:t>”</w:t>
      </w:r>
      <w:r w:rsidR="002C52F5" w:rsidRPr="002A3D13">
        <w:rPr>
          <w:rFonts w:cs="Arial"/>
          <w:b/>
          <w:bCs/>
        </w:rPr>
        <w:t xml:space="preserve"> </w:t>
      </w:r>
      <w:r w:rsidR="004F31F5" w:rsidRPr="00D4585D">
        <w:t xml:space="preserve"> </w:t>
      </w:r>
      <w:r w:rsidR="00D34BAD" w:rsidRPr="00D4585D">
        <w:t>(</w:t>
      </w:r>
      <w:r w:rsidR="00D4585D" w:rsidRPr="00D4585D">
        <w:t xml:space="preserve">numer postępowania: </w:t>
      </w:r>
      <w:r w:rsidR="002A3D13" w:rsidRPr="002A3D13">
        <w:rPr>
          <w:b/>
          <w:bCs/>
        </w:rPr>
        <w:t>NP/2026/03/0181/PR</w:t>
      </w:r>
      <w:r w:rsidR="008118D9" w:rsidRPr="002A3D13">
        <w:rPr>
          <w:rFonts w:cs="Arial"/>
        </w:rPr>
        <w:t>)</w:t>
      </w:r>
      <w:r w:rsidR="00744D27" w:rsidRPr="00D4585D">
        <w:t>,</w:t>
      </w:r>
      <w:r w:rsidR="00744D27">
        <w:t xml:space="preserve"> </w:t>
      </w:r>
      <w:r w:rsidRPr="002A3D13">
        <w:rPr>
          <w:rFonts w:cs="Arial"/>
          <w:b/>
        </w:rPr>
        <w:t>OŚWIADCZAMY</w:t>
      </w:r>
      <w:r w:rsidR="00D80AE0" w:rsidRPr="002A3D13">
        <w:rPr>
          <w:rFonts w:cs="Arial"/>
          <w:b/>
        </w:rPr>
        <w:t>,</w:t>
      </w:r>
      <w:r w:rsidRPr="002E3D05">
        <w:t xml:space="preserve"> iż</w:t>
      </w:r>
      <w:r w:rsidR="00D80AE0">
        <w:t xml:space="preserve"> w</w:t>
      </w:r>
      <w:r w:rsidRPr="002E3D05">
        <w:t xml:space="preserve"> ciągu ostatnich </w:t>
      </w:r>
      <w:r w:rsidR="002A3D13">
        <w:t>5</w:t>
      </w:r>
      <w:r>
        <w:t xml:space="preserve"> </w:t>
      </w:r>
      <w:r w:rsidRPr="002E3D05">
        <w:t xml:space="preserve">lat przed </w:t>
      </w:r>
      <w:r>
        <w:t>upływem terminu składania ofert</w:t>
      </w:r>
      <w:r w:rsidRPr="002E3D05">
        <w:t xml:space="preserve"> (a jeżeli okres prowadzenia działalności jest krótszy – w tym okresie) zrealizowaliśmy</w:t>
      </w:r>
      <w:r w:rsidR="00D8424F">
        <w:t xml:space="preserve"> </w:t>
      </w:r>
      <w:r w:rsidRPr="002E3D05">
        <w:t>następujące</w:t>
      </w:r>
      <w:r w:rsidRPr="002A3D13">
        <w:rPr>
          <w:b/>
        </w:rPr>
        <w:t xml:space="preserve"> </w:t>
      </w:r>
      <w:r w:rsidR="00E043B2" w:rsidRPr="002A3D13">
        <w:rPr>
          <w:rFonts w:cs="3724E3217Arial"/>
        </w:rPr>
        <w:t>usługi</w:t>
      </w:r>
      <w:r w:rsidR="001330C8" w:rsidRPr="002A3D13">
        <w:rPr>
          <w:rFonts w:cs="3724E3217Arial"/>
        </w:rPr>
        <w:t xml:space="preserve"> (zgodnie z warunkiem określonym w Rozdziale </w:t>
      </w:r>
      <w:r w:rsidR="00EC067B" w:rsidRPr="002A3D13">
        <w:rPr>
          <w:rFonts w:cs="3724E3217Arial"/>
        </w:rPr>
        <w:t>VI</w:t>
      </w:r>
      <w:r w:rsidR="001330C8" w:rsidRPr="002A3D13">
        <w:rPr>
          <w:rFonts w:cs="3724E3217Arial"/>
        </w:rPr>
        <w:t xml:space="preserve">  ust. </w:t>
      </w:r>
      <w:r w:rsidR="00EC067B" w:rsidRPr="002A3D13">
        <w:rPr>
          <w:rFonts w:cs="3724E3217Arial"/>
        </w:rPr>
        <w:t>1</w:t>
      </w:r>
      <w:r w:rsidR="001330C8" w:rsidRPr="002A3D13">
        <w:rPr>
          <w:rFonts w:cs="3724E3217Arial"/>
        </w:rPr>
        <w:t xml:space="preserve"> </w:t>
      </w:r>
      <w:r w:rsidR="005F155A" w:rsidRPr="002A3D13">
        <w:rPr>
          <w:rFonts w:cs="3724E3217Arial"/>
        </w:rPr>
        <w:t xml:space="preserve">pkt. </w:t>
      </w:r>
      <w:r w:rsidR="00EC067B" w:rsidRPr="002A3D13">
        <w:rPr>
          <w:rFonts w:cs="3724E3217Arial"/>
        </w:rPr>
        <w:t xml:space="preserve">2 ppkt. 2.4 </w:t>
      </w:r>
      <w:r w:rsidR="001330C8" w:rsidRPr="002A3D13">
        <w:rPr>
          <w:rFonts w:cs="3724E3217Arial"/>
        </w:rPr>
        <w:t>SWZ)</w:t>
      </w:r>
      <w:r w:rsidRPr="005F5385">
        <w:t>:</w:t>
      </w:r>
    </w:p>
    <w:p w14:paraId="0BF6191F" w14:textId="77777777" w:rsidR="007C4C63" w:rsidRPr="007C4C63" w:rsidRDefault="007C4C63" w:rsidP="007C4C63">
      <w:pPr>
        <w:tabs>
          <w:tab w:val="center" w:pos="7300"/>
        </w:tabs>
        <w:spacing w:line="360" w:lineRule="auto"/>
        <w:jc w:val="both"/>
        <w:rPr>
          <w:rFonts w:cs="Arial"/>
          <w:b/>
          <w:sz w:val="16"/>
          <w:szCs w:val="16"/>
        </w:rPr>
      </w:pPr>
    </w:p>
    <w:tbl>
      <w:tblPr>
        <w:tblW w:w="155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119"/>
        <w:gridCol w:w="5245"/>
        <w:gridCol w:w="1275"/>
        <w:gridCol w:w="1276"/>
        <w:gridCol w:w="1843"/>
        <w:gridCol w:w="2267"/>
      </w:tblGrid>
      <w:tr w:rsidR="00753291" w:rsidRPr="007C4C63" w14:paraId="3709F228" w14:textId="77777777" w:rsidTr="0062230D">
        <w:trPr>
          <w:trHeight w:val="493"/>
          <w:jc w:val="center"/>
        </w:trPr>
        <w:tc>
          <w:tcPr>
            <w:tcW w:w="562" w:type="dxa"/>
            <w:vMerge w:val="restart"/>
            <w:vAlign w:val="center"/>
          </w:tcPr>
          <w:p w14:paraId="7B2E644B" w14:textId="77777777" w:rsidR="00753291" w:rsidRPr="007C4C63" w:rsidRDefault="00753291" w:rsidP="007C4C63">
            <w:pPr>
              <w:tabs>
                <w:tab w:val="center" w:pos="7300"/>
              </w:tabs>
              <w:spacing w:line="360" w:lineRule="auto"/>
              <w:jc w:val="both"/>
              <w:rPr>
                <w:rFonts w:cs="Arial"/>
                <w:b/>
                <w:sz w:val="16"/>
                <w:szCs w:val="16"/>
              </w:rPr>
            </w:pPr>
            <w:r w:rsidRPr="007C4C63">
              <w:rPr>
                <w:rFonts w:cs="Arial"/>
                <w:b/>
                <w:sz w:val="16"/>
                <w:szCs w:val="16"/>
              </w:rPr>
              <w:t>Lp.</w:t>
            </w:r>
          </w:p>
        </w:tc>
        <w:tc>
          <w:tcPr>
            <w:tcW w:w="3119" w:type="dxa"/>
            <w:vMerge w:val="restart"/>
            <w:vAlign w:val="center"/>
          </w:tcPr>
          <w:p w14:paraId="3DCA8DA1" w14:textId="77777777" w:rsidR="00753291" w:rsidRPr="007C4C63" w:rsidRDefault="00753291" w:rsidP="007C4C63">
            <w:pPr>
              <w:tabs>
                <w:tab w:val="center" w:pos="7300"/>
              </w:tabs>
              <w:spacing w:line="360" w:lineRule="auto"/>
              <w:jc w:val="both"/>
              <w:rPr>
                <w:rFonts w:cs="Arial"/>
                <w:b/>
                <w:sz w:val="16"/>
                <w:szCs w:val="16"/>
              </w:rPr>
            </w:pPr>
            <w:r w:rsidRPr="007C4C63">
              <w:rPr>
                <w:rFonts w:cs="Arial"/>
                <w:b/>
                <w:sz w:val="16"/>
                <w:szCs w:val="16"/>
              </w:rPr>
              <w:t>Przedmiot zamówienia</w:t>
            </w:r>
          </w:p>
        </w:tc>
        <w:tc>
          <w:tcPr>
            <w:tcW w:w="5245" w:type="dxa"/>
            <w:vMerge w:val="restart"/>
            <w:vAlign w:val="center"/>
          </w:tcPr>
          <w:p w14:paraId="320C726F" w14:textId="77777777" w:rsidR="006D3AA4" w:rsidRDefault="006D3AA4" w:rsidP="007C4C63">
            <w:pPr>
              <w:tabs>
                <w:tab w:val="center" w:pos="7300"/>
              </w:tabs>
              <w:spacing w:line="360" w:lineRule="auto"/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7CE54B83" w14:textId="37BA09C6" w:rsidR="00753291" w:rsidRPr="007C4C63" w:rsidRDefault="0062230D" w:rsidP="007C4C63">
            <w:pPr>
              <w:tabs>
                <w:tab w:val="center" w:pos="7300"/>
              </w:tabs>
              <w:spacing w:line="360" w:lineRule="auto"/>
              <w:jc w:val="both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Wartość zamówienia</w:t>
            </w:r>
          </w:p>
          <w:p w14:paraId="6A58F081" w14:textId="2D006E71" w:rsidR="00753291" w:rsidRPr="007C4C63" w:rsidRDefault="00753291" w:rsidP="007C4C63">
            <w:pPr>
              <w:tabs>
                <w:tab w:val="center" w:pos="7300"/>
              </w:tabs>
              <w:spacing w:line="360" w:lineRule="auto"/>
              <w:jc w:val="both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14:paraId="710F6AC3" w14:textId="77777777" w:rsidR="00753291" w:rsidRPr="007C4C63" w:rsidRDefault="00753291" w:rsidP="007C4C63">
            <w:pPr>
              <w:tabs>
                <w:tab w:val="center" w:pos="7300"/>
              </w:tabs>
              <w:spacing w:line="360" w:lineRule="auto"/>
              <w:jc w:val="both"/>
              <w:rPr>
                <w:rFonts w:cs="Arial"/>
                <w:b/>
                <w:sz w:val="16"/>
                <w:szCs w:val="16"/>
              </w:rPr>
            </w:pPr>
            <w:r w:rsidRPr="007C4C63">
              <w:rPr>
                <w:rFonts w:cs="Arial"/>
                <w:b/>
                <w:sz w:val="16"/>
                <w:szCs w:val="16"/>
              </w:rPr>
              <w:t>Termin realizacji zamówienia</w:t>
            </w:r>
          </w:p>
        </w:tc>
        <w:tc>
          <w:tcPr>
            <w:tcW w:w="1843" w:type="dxa"/>
            <w:vMerge w:val="restart"/>
            <w:vAlign w:val="center"/>
          </w:tcPr>
          <w:p w14:paraId="777FBC3D" w14:textId="77777777" w:rsidR="00753291" w:rsidRPr="007C4C63" w:rsidRDefault="00753291" w:rsidP="007C4C63">
            <w:pPr>
              <w:tabs>
                <w:tab w:val="center" w:pos="7300"/>
              </w:tabs>
              <w:spacing w:line="360" w:lineRule="auto"/>
              <w:jc w:val="both"/>
              <w:rPr>
                <w:rFonts w:cs="Arial"/>
                <w:b/>
                <w:sz w:val="16"/>
                <w:szCs w:val="16"/>
              </w:rPr>
            </w:pPr>
            <w:r w:rsidRPr="007C4C63">
              <w:rPr>
                <w:rFonts w:cs="Arial"/>
                <w:b/>
                <w:sz w:val="16"/>
                <w:szCs w:val="16"/>
              </w:rPr>
              <w:t>Wykonawca zamówienia (nazwa i adres)</w:t>
            </w:r>
          </w:p>
        </w:tc>
        <w:tc>
          <w:tcPr>
            <w:tcW w:w="2267" w:type="dxa"/>
            <w:vMerge w:val="restart"/>
          </w:tcPr>
          <w:p w14:paraId="7A6564AC" w14:textId="77777777" w:rsidR="00753291" w:rsidRPr="007C4C63" w:rsidRDefault="00753291" w:rsidP="007C4C63">
            <w:pPr>
              <w:tabs>
                <w:tab w:val="center" w:pos="7300"/>
              </w:tabs>
              <w:spacing w:line="360" w:lineRule="auto"/>
              <w:jc w:val="both"/>
              <w:rPr>
                <w:rFonts w:cs="Arial"/>
                <w:b/>
                <w:sz w:val="16"/>
                <w:szCs w:val="16"/>
              </w:rPr>
            </w:pPr>
            <w:r w:rsidRPr="007C4C63">
              <w:rPr>
                <w:rFonts w:cs="Arial"/>
                <w:b/>
                <w:sz w:val="16"/>
                <w:szCs w:val="16"/>
              </w:rPr>
              <w:t>Zamawiający/Odbiorca usługi</w:t>
            </w:r>
          </w:p>
          <w:p w14:paraId="1ED405B6" w14:textId="77777777" w:rsidR="00753291" w:rsidRPr="007C4C63" w:rsidRDefault="00753291" w:rsidP="007C4C63">
            <w:pPr>
              <w:tabs>
                <w:tab w:val="center" w:pos="7300"/>
              </w:tabs>
              <w:spacing w:line="360" w:lineRule="auto"/>
              <w:jc w:val="both"/>
              <w:rPr>
                <w:rFonts w:cs="Arial"/>
                <w:b/>
                <w:sz w:val="16"/>
                <w:szCs w:val="16"/>
              </w:rPr>
            </w:pPr>
            <w:r w:rsidRPr="007C4C63">
              <w:rPr>
                <w:rFonts w:cs="Arial"/>
                <w:b/>
                <w:sz w:val="16"/>
                <w:szCs w:val="16"/>
              </w:rPr>
              <w:t>(nazwa, adres)</w:t>
            </w:r>
          </w:p>
          <w:p w14:paraId="46EBC7E5" w14:textId="77777777" w:rsidR="00753291" w:rsidRPr="007C4C63" w:rsidRDefault="00753291" w:rsidP="007C4C63">
            <w:pPr>
              <w:tabs>
                <w:tab w:val="center" w:pos="7300"/>
              </w:tabs>
              <w:spacing w:line="360" w:lineRule="auto"/>
              <w:jc w:val="both"/>
              <w:rPr>
                <w:rFonts w:cs="Arial"/>
                <w:b/>
                <w:sz w:val="16"/>
                <w:szCs w:val="16"/>
              </w:rPr>
            </w:pPr>
            <w:r w:rsidRPr="007C4C63">
              <w:rPr>
                <w:rFonts w:cs="Arial"/>
                <w:b/>
                <w:sz w:val="16"/>
                <w:szCs w:val="16"/>
              </w:rPr>
              <w:t xml:space="preserve">w tym dane osoby dedykowanej ze strony Zamawiającego i/lub Odbiorcy do nadzoru nad realizacją usługi </w:t>
            </w:r>
          </w:p>
          <w:p w14:paraId="5E607F8B" w14:textId="77777777" w:rsidR="00753291" w:rsidRPr="007C4C63" w:rsidRDefault="00753291" w:rsidP="007C4C63">
            <w:pPr>
              <w:tabs>
                <w:tab w:val="center" w:pos="7300"/>
              </w:tabs>
              <w:spacing w:line="360" w:lineRule="auto"/>
              <w:jc w:val="both"/>
              <w:rPr>
                <w:rFonts w:cs="Arial"/>
                <w:b/>
                <w:sz w:val="16"/>
                <w:szCs w:val="16"/>
              </w:rPr>
            </w:pPr>
            <w:r w:rsidRPr="007C4C63">
              <w:rPr>
                <w:rFonts w:cs="Arial"/>
                <w:b/>
                <w:sz w:val="16"/>
                <w:szCs w:val="16"/>
              </w:rPr>
              <w:t>(imię, nazwisko, dane kontaktowe, adres korespondencyjny, numer telefonu i/lub adres poczty elektronicznej).</w:t>
            </w:r>
          </w:p>
        </w:tc>
      </w:tr>
      <w:tr w:rsidR="00753291" w:rsidRPr="007C4C63" w14:paraId="463CB7BE" w14:textId="77777777" w:rsidTr="0062230D">
        <w:trPr>
          <w:cantSplit/>
          <w:trHeight w:val="1356"/>
          <w:jc w:val="center"/>
        </w:trPr>
        <w:tc>
          <w:tcPr>
            <w:tcW w:w="562" w:type="dxa"/>
            <w:vMerge/>
            <w:vAlign w:val="center"/>
          </w:tcPr>
          <w:p w14:paraId="139BA946" w14:textId="77777777" w:rsidR="00753291" w:rsidRPr="007C4C63" w:rsidRDefault="00753291" w:rsidP="007C4C63">
            <w:pPr>
              <w:tabs>
                <w:tab w:val="center" w:pos="7300"/>
              </w:tabs>
              <w:spacing w:line="360" w:lineRule="auto"/>
              <w:jc w:val="both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119" w:type="dxa"/>
            <w:vMerge/>
            <w:vAlign w:val="center"/>
          </w:tcPr>
          <w:p w14:paraId="55B99382" w14:textId="77777777" w:rsidR="00753291" w:rsidRPr="007C4C63" w:rsidRDefault="00753291" w:rsidP="007C4C63">
            <w:pPr>
              <w:tabs>
                <w:tab w:val="center" w:pos="7300"/>
              </w:tabs>
              <w:spacing w:line="360" w:lineRule="auto"/>
              <w:jc w:val="both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5245" w:type="dxa"/>
            <w:vMerge/>
            <w:vAlign w:val="center"/>
          </w:tcPr>
          <w:p w14:paraId="3F824B87" w14:textId="77777777" w:rsidR="00753291" w:rsidRPr="007C4C63" w:rsidRDefault="00753291" w:rsidP="007C4C63">
            <w:pPr>
              <w:tabs>
                <w:tab w:val="center" w:pos="7300"/>
              </w:tabs>
              <w:spacing w:line="360" w:lineRule="auto"/>
              <w:jc w:val="both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textDirection w:val="tbRl"/>
            <w:vAlign w:val="center"/>
          </w:tcPr>
          <w:p w14:paraId="049862A6" w14:textId="77777777" w:rsidR="00753291" w:rsidRPr="007C4C63" w:rsidRDefault="00753291" w:rsidP="007C4C63">
            <w:pPr>
              <w:tabs>
                <w:tab w:val="center" w:pos="7300"/>
              </w:tabs>
              <w:spacing w:line="360" w:lineRule="auto"/>
              <w:jc w:val="both"/>
              <w:rPr>
                <w:rFonts w:cs="Arial"/>
                <w:b/>
                <w:sz w:val="16"/>
                <w:szCs w:val="16"/>
              </w:rPr>
            </w:pPr>
            <w:r w:rsidRPr="007C4C63">
              <w:rPr>
                <w:rFonts w:cs="Arial"/>
                <w:b/>
                <w:sz w:val="16"/>
                <w:szCs w:val="16"/>
              </w:rPr>
              <w:t>Rozpoczęcie</w:t>
            </w:r>
          </w:p>
          <w:p w14:paraId="650D1D4B" w14:textId="77777777" w:rsidR="00753291" w:rsidRPr="007C4C63" w:rsidRDefault="00753291" w:rsidP="007C4C63">
            <w:pPr>
              <w:tabs>
                <w:tab w:val="center" w:pos="7300"/>
              </w:tabs>
              <w:spacing w:line="360" w:lineRule="auto"/>
              <w:jc w:val="both"/>
              <w:rPr>
                <w:rFonts w:cs="Arial"/>
                <w:b/>
                <w:sz w:val="16"/>
                <w:szCs w:val="16"/>
              </w:rPr>
            </w:pPr>
            <w:r w:rsidRPr="007C4C63">
              <w:rPr>
                <w:rFonts w:cs="Arial"/>
                <w:b/>
                <w:sz w:val="16"/>
                <w:szCs w:val="16"/>
              </w:rPr>
              <w:t>dd/mm/rrrr</w:t>
            </w:r>
          </w:p>
        </w:tc>
        <w:tc>
          <w:tcPr>
            <w:tcW w:w="1276" w:type="dxa"/>
            <w:shd w:val="clear" w:color="auto" w:fill="auto"/>
            <w:textDirection w:val="tbRl"/>
            <w:vAlign w:val="center"/>
          </w:tcPr>
          <w:p w14:paraId="4329BFC8" w14:textId="77777777" w:rsidR="00753291" w:rsidRPr="007C4C63" w:rsidRDefault="00753291" w:rsidP="007C4C63">
            <w:pPr>
              <w:tabs>
                <w:tab w:val="center" w:pos="7300"/>
              </w:tabs>
              <w:spacing w:line="360" w:lineRule="auto"/>
              <w:jc w:val="both"/>
              <w:rPr>
                <w:rFonts w:cs="Arial"/>
                <w:b/>
                <w:sz w:val="16"/>
                <w:szCs w:val="16"/>
              </w:rPr>
            </w:pPr>
            <w:r w:rsidRPr="007C4C63">
              <w:rPr>
                <w:rFonts w:cs="Arial"/>
                <w:b/>
                <w:sz w:val="16"/>
                <w:szCs w:val="16"/>
              </w:rPr>
              <w:t>Zakończenie</w:t>
            </w:r>
          </w:p>
          <w:p w14:paraId="33AF26F6" w14:textId="77777777" w:rsidR="00753291" w:rsidRPr="007C4C63" w:rsidRDefault="00753291" w:rsidP="007C4C63">
            <w:pPr>
              <w:tabs>
                <w:tab w:val="center" w:pos="7300"/>
              </w:tabs>
              <w:spacing w:line="360" w:lineRule="auto"/>
              <w:jc w:val="both"/>
              <w:rPr>
                <w:rFonts w:cs="Arial"/>
                <w:b/>
                <w:sz w:val="16"/>
                <w:szCs w:val="16"/>
              </w:rPr>
            </w:pPr>
            <w:r w:rsidRPr="007C4C63">
              <w:rPr>
                <w:rFonts w:cs="Arial"/>
                <w:b/>
                <w:sz w:val="16"/>
                <w:szCs w:val="16"/>
              </w:rPr>
              <w:t>dd/mm/rrrr</w:t>
            </w:r>
          </w:p>
        </w:tc>
        <w:tc>
          <w:tcPr>
            <w:tcW w:w="1843" w:type="dxa"/>
            <w:vMerge/>
            <w:vAlign w:val="center"/>
          </w:tcPr>
          <w:p w14:paraId="617673E5" w14:textId="77777777" w:rsidR="00753291" w:rsidRPr="007C4C63" w:rsidRDefault="00753291" w:rsidP="007C4C63">
            <w:pPr>
              <w:tabs>
                <w:tab w:val="center" w:pos="7300"/>
              </w:tabs>
              <w:spacing w:line="360" w:lineRule="auto"/>
              <w:jc w:val="both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267" w:type="dxa"/>
            <w:vMerge/>
          </w:tcPr>
          <w:p w14:paraId="184911CE" w14:textId="77777777" w:rsidR="00753291" w:rsidRPr="007C4C63" w:rsidRDefault="00753291" w:rsidP="007C4C63">
            <w:pPr>
              <w:tabs>
                <w:tab w:val="center" w:pos="7300"/>
              </w:tabs>
              <w:spacing w:line="360" w:lineRule="auto"/>
              <w:jc w:val="both"/>
              <w:rPr>
                <w:rFonts w:cs="Arial"/>
                <w:b/>
                <w:sz w:val="16"/>
                <w:szCs w:val="16"/>
              </w:rPr>
            </w:pPr>
          </w:p>
        </w:tc>
      </w:tr>
      <w:tr w:rsidR="00753291" w:rsidRPr="007C4C63" w14:paraId="421C64DC" w14:textId="77777777" w:rsidTr="0062230D">
        <w:trPr>
          <w:cantSplit/>
          <w:trHeight w:val="1269"/>
          <w:jc w:val="center"/>
        </w:trPr>
        <w:tc>
          <w:tcPr>
            <w:tcW w:w="562" w:type="dxa"/>
            <w:vAlign w:val="center"/>
          </w:tcPr>
          <w:p w14:paraId="2261DECC" w14:textId="77777777" w:rsidR="00753291" w:rsidRPr="007C4C63" w:rsidRDefault="00753291" w:rsidP="007C4C63">
            <w:pPr>
              <w:tabs>
                <w:tab w:val="center" w:pos="7300"/>
              </w:tabs>
              <w:spacing w:line="360" w:lineRule="auto"/>
              <w:jc w:val="both"/>
              <w:rPr>
                <w:rFonts w:cs="Arial"/>
                <w:b/>
                <w:sz w:val="16"/>
                <w:szCs w:val="16"/>
              </w:rPr>
            </w:pPr>
            <w:r w:rsidRPr="007C4C63">
              <w:rPr>
                <w:rFonts w:cs="Arial"/>
                <w:b/>
                <w:sz w:val="16"/>
                <w:szCs w:val="16"/>
              </w:rPr>
              <w:t>1.</w:t>
            </w:r>
          </w:p>
        </w:tc>
        <w:tc>
          <w:tcPr>
            <w:tcW w:w="3119" w:type="dxa"/>
          </w:tcPr>
          <w:p w14:paraId="1FAD0BBB" w14:textId="77777777" w:rsidR="00753291" w:rsidRPr="007C4C63" w:rsidRDefault="00753291" w:rsidP="007C4C63">
            <w:pPr>
              <w:tabs>
                <w:tab w:val="center" w:pos="7300"/>
              </w:tabs>
              <w:spacing w:line="360" w:lineRule="auto"/>
              <w:jc w:val="both"/>
              <w:rPr>
                <w:rFonts w:cs="Arial"/>
                <w:b/>
                <w:sz w:val="16"/>
                <w:szCs w:val="16"/>
              </w:rPr>
            </w:pPr>
            <w:r w:rsidRPr="007C4C63">
              <w:rPr>
                <w:rFonts w:cs="Arial"/>
                <w:b/>
                <w:sz w:val="16"/>
                <w:szCs w:val="16"/>
              </w:rPr>
              <w:t>…………………………………………………………</w:t>
            </w:r>
          </w:p>
          <w:p w14:paraId="4CA7D3AF" w14:textId="77777777" w:rsidR="00753291" w:rsidRPr="007C4C63" w:rsidRDefault="00753291" w:rsidP="007C4C63">
            <w:pPr>
              <w:tabs>
                <w:tab w:val="center" w:pos="7300"/>
              </w:tabs>
              <w:spacing w:line="360" w:lineRule="auto"/>
              <w:jc w:val="both"/>
              <w:rPr>
                <w:rFonts w:cs="Arial"/>
                <w:b/>
                <w:sz w:val="16"/>
                <w:szCs w:val="16"/>
              </w:rPr>
            </w:pPr>
            <w:r w:rsidRPr="007C4C63">
              <w:rPr>
                <w:rFonts w:cs="Arial"/>
                <w:b/>
                <w:sz w:val="16"/>
                <w:szCs w:val="16"/>
              </w:rPr>
              <w:t>………………………………………………………….</w:t>
            </w:r>
          </w:p>
          <w:p w14:paraId="5D70B6BE" w14:textId="0D973351" w:rsidR="00753291" w:rsidRPr="007C4C63" w:rsidRDefault="00753291" w:rsidP="007C4C63">
            <w:pPr>
              <w:tabs>
                <w:tab w:val="center" w:pos="7300"/>
              </w:tabs>
              <w:spacing w:line="360" w:lineRule="auto"/>
              <w:jc w:val="both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5245" w:type="dxa"/>
            <w:vAlign w:val="center"/>
          </w:tcPr>
          <w:p w14:paraId="0622AAEE" w14:textId="77777777" w:rsidR="00753291" w:rsidRPr="007C4C63" w:rsidRDefault="00753291" w:rsidP="007C4C63">
            <w:pPr>
              <w:tabs>
                <w:tab w:val="center" w:pos="7300"/>
              </w:tabs>
              <w:spacing w:line="360" w:lineRule="auto"/>
              <w:jc w:val="both"/>
              <w:rPr>
                <w:rFonts w:cs="Arial"/>
                <w:b/>
                <w:sz w:val="16"/>
                <w:szCs w:val="16"/>
              </w:rPr>
            </w:pPr>
            <w:r w:rsidRPr="007C4C63">
              <w:rPr>
                <w:rFonts w:cs="Arial"/>
                <w:b/>
                <w:sz w:val="16"/>
                <w:szCs w:val="16"/>
              </w:rPr>
              <w:t>……………………..</w:t>
            </w:r>
          </w:p>
          <w:p w14:paraId="7892E774" w14:textId="5500434C" w:rsidR="00753291" w:rsidRPr="007C4C63" w:rsidRDefault="00753291" w:rsidP="007C4C63">
            <w:pPr>
              <w:tabs>
                <w:tab w:val="center" w:pos="7300"/>
              </w:tabs>
              <w:spacing w:line="360" w:lineRule="auto"/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7C4C63">
              <w:rPr>
                <w:rFonts w:cs="Arial"/>
                <w:b/>
                <w:bCs/>
                <w:sz w:val="16"/>
                <w:szCs w:val="16"/>
              </w:rPr>
              <w:t xml:space="preserve"> …………………………..</w:t>
            </w:r>
          </w:p>
        </w:tc>
        <w:tc>
          <w:tcPr>
            <w:tcW w:w="1275" w:type="dxa"/>
            <w:shd w:val="clear" w:color="auto" w:fill="auto"/>
          </w:tcPr>
          <w:p w14:paraId="36C655BC" w14:textId="77777777" w:rsidR="00753291" w:rsidRPr="007C4C63" w:rsidRDefault="00753291" w:rsidP="007C4C63">
            <w:pPr>
              <w:tabs>
                <w:tab w:val="center" w:pos="7300"/>
              </w:tabs>
              <w:spacing w:line="360" w:lineRule="auto"/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71D3EC3A" w14:textId="77777777" w:rsidR="00753291" w:rsidRPr="007C4C63" w:rsidRDefault="00753291" w:rsidP="007C4C63">
            <w:pPr>
              <w:tabs>
                <w:tab w:val="center" w:pos="7300"/>
              </w:tabs>
              <w:spacing w:line="360" w:lineRule="auto"/>
              <w:jc w:val="both"/>
              <w:rPr>
                <w:rFonts w:cs="Arial"/>
                <w:b/>
                <w:sz w:val="16"/>
                <w:szCs w:val="16"/>
              </w:rPr>
            </w:pPr>
            <w:r w:rsidRPr="007C4C63">
              <w:rPr>
                <w:rFonts w:cs="Arial"/>
                <w:b/>
                <w:sz w:val="16"/>
                <w:szCs w:val="16"/>
              </w:rPr>
              <w:t>………….</w:t>
            </w:r>
          </w:p>
        </w:tc>
        <w:tc>
          <w:tcPr>
            <w:tcW w:w="1276" w:type="dxa"/>
            <w:shd w:val="clear" w:color="auto" w:fill="auto"/>
          </w:tcPr>
          <w:p w14:paraId="6A1A7297" w14:textId="77777777" w:rsidR="00753291" w:rsidRPr="007C4C63" w:rsidRDefault="00753291" w:rsidP="007C4C63">
            <w:pPr>
              <w:tabs>
                <w:tab w:val="center" w:pos="7300"/>
              </w:tabs>
              <w:spacing w:line="360" w:lineRule="auto"/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13AAFF13" w14:textId="77777777" w:rsidR="00753291" w:rsidRPr="007C4C63" w:rsidRDefault="00753291" w:rsidP="007C4C63">
            <w:pPr>
              <w:tabs>
                <w:tab w:val="center" w:pos="7300"/>
              </w:tabs>
              <w:spacing w:line="360" w:lineRule="auto"/>
              <w:jc w:val="both"/>
              <w:rPr>
                <w:rFonts w:cs="Arial"/>
                <w:b/>
                <w:sz w:val="16"/>
                <w:szCs w:val="16"/>
              </w:rPr>
            </w:pPr>
            <w:r w:rsidRPr="007C4C63">
              <w:rPr>
                <w:rFonts w:cs="Arial"/>
                <w:b/>
                <w:sz w:val="16"/>
                <w:szCs w:val="16"/>
              </w:rPr>
              <w:t>…………</w:t>
            </w:r>
          </w:p>
        </w:tc>
        <w:tc>
          <w:tcPr>
            <w:tcW w:w="1843" w:type="dxa"/>
          </w:tcPr>
          <w:p w14:paraId="220824D1" w14:textId="77777777" w:rsidR="00753291" w:rsidRPr="007C4C63" w:rsidRDefault="00753291" w:rsidP="007C4C63">
            <w:pPr>
              <w:tabs>
                <w:tab w:val="center" w:pos="7300"/>
              </w:tabs>
              <w:spacing w:line="360" w:lineRule="auto"/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2D792026" w14:textId="77777777" w:rsidR="00753291" w:rsidRPr="007C4C63" w:rsidRDefault="00753291" w:rsidP="007C4C63">
            <w:pPr>
              <w:tabs>
                <w:tab w:val="center" w:pos="7300"/>
              </w:tabs>
              <w:spacing w:line="360" w:lineRule="auto"/>
              <w:jc w:val="both"/>
              <w:rPr>
                <w:rFonts w:cs="Arial"/>
                <w:b/>
                <w:sz w:val="16"/>
                <w:szCs w:val="16"/>
              </w:rPr>
            </w:pPr>
            <w:r w:rsidRPr="007C4C63">
              <w:rPr>
                <w:rFonts w:cs="Arial"/>
                <w:b/>
                <w:sz w:val="16"/>
                <w:szCs w:val="16"/>
              </w:rPr>
              <w:t>……………………</w:t>
            </w:r>
          </w:p>
        </w:tc>
        <w:tc>
          <w:tcPr>
            <w:tcW w:w="2267" w:type="dxa"/>
          </w:tcPr>
          <w:p w14:paraId="1AD30A74" w14:textId="77777777" w:rsidR="00753291" w:rsidRPr="007C4C63" w:rsidRDefault="00753291" w:rsidP="007C4C63">
            <w:pPr>
              <w:tabs>
                <w:tab w:val="center" w:pos="7300"/>
              </w:tabs>
              <w:spacing w:line="360" w:lineRule="auto"/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2D44C3E8" w14:textId="77777777" w:rsidR="00753291" w:rsidRPr="007C4C63" w:rsidRDefault="00753291" w:rsidP="007C4C63">
            <w:pPr>
              <w:tabs>
                <w:tab w:val="center" w:pos="7300"/>
              </w:tabs>
              <w:spacing w:line="360" w:lineRule="auto"/>
              <w:jc w:val="both"/>
              <w:rPr>
                <w:rFonts w:cs="Arial"/>
                <w:b/>
                <w:sz w:val="16"/>
                <w:szCs w:val="16"/>
              </w:rPr>
            </w:pPr>
            <w:r w:rsidRPr="007C4C63">
              <w:rPr>
                <w:rFonts w:cs="Arial"/>
                <w:b/>
                <w:sz w:val="16"/>
                <w:szCs w:val="16"/>
              </w:rPr>
              <w:t>………………………</w:t>
            </w:r>
          </w:p>
        </w:tc>
      </w:tr>
      <w:tr w:rsidR="00753291" w:rsidRPr="007C4C63" w14:paraId="368E163E" w14:textId="77777777" w:rsidTr="0062230D">
        <w:trPr>
          <w:cantSplit/>
          <w:trHeight w:val="1269"/>
          <w:jc w:val="center"/>
        </w:trPr>
        <w:tc>
          <w:tcPr>
            <w:tcW w:w="562" w:type="dxa"/>
            <w:vAlign w:val="center"/>
          </w:tcPr>
          <w:p w14:paraId="565633FF" w14:textId="77777777" w:rsidR="00753291" w:rsidRPr="007C4C63" w:rsidRDefault="00753291" w:rsidP="007C4C63">
            <w:pPr>
              <w:tabs>
                <w:tab w:val="center" w:pos="7300"/>
              </w:tabs>
              <w:spacing w:line="360" w:lineRule="auto"/>
              <w:jc w:val="both"/>
              <w:rPr>
                <w:rFonts w:cs="Arial"/>
                <w:b/>
                <w:sz w:val="16"/>
                <w:szCs w:val="16"/>
              </w:rPr>
            </w:pPr>
            <w:r w:rsidRPr="007C4C63">
              <w:rPr>
                <w:rFonts w:cs="Arial"/>
                <w:b/>
                <w:sz w:val="16"/>
                <w:szCs w:val="16"/>
              </w:rPr>
              <w:lastRenderedPageBreak/>
              <w:t>2.</w:t>
            </w:r>
          </w:p>
        </w:tc>
        <w:tc>
          <w:tcPr>
            <w:tcW w:w="3119" w:type="dxa"/>
          </w:tcPr>
          <w:p w14:paraId="4415A2F1" w14:textId="77777777" w:rsidR="00753291" w:rsidRPr="007C4C63" w:rsidRDefault="00753291" w:rsidP="007C4C63">
            <w:pPr>
              <w:tabs>
                <w:tab w:val="center" w:pos="7300"/>
              </w:tabs>
              <w:spacing w:line="360" w:lineRule="auto"/>
              <w:jc w:val="both"/>
              <w:rPr>
                <w:rFonts w:cs="Arial"/>
                <w:b/>
                <w:sz w:val="16"/>
                <w:szCs w:val="16"/>
              </w:rPr>
            </w:pPr>
            <w:r w:rsidRPr="007C4C63">
              <w:rPr>
                <w:rFonts w:cs="Arial"/>
                <w:b/>
                <w:sz w:val="16"/>
                <w:szCs w:val="16"/>
              </w:rPr>
              <w:t>…………………………………………………………</w:t>
            </w:r>
          </w:p>
          <w:p w14:paraId="09B8D6F0" w14:textId="6A81CC85" w:rsidR="00753291" w:rsidRPr="007C4C63" w:rsidRDefault="00753291" w:rsidP="007C4C63">
            <w:pPr>
              <w:tabs>
                <w:tab w:val="center" w:pos="7300"/>
              </w:tabs>
              <w:spacing w:line="360" w:lineRule="auto"/>
              <w:jc w:val="both"/>
              <w:rPr>
                <w:rFonts w:cs="Arial"/>
                <w:b/>
                <w:sz w:val="16"/>
                <w:szCs w:val="16"/>
              </w:rPr>
            </w:pPr>
            <w:r w:rsidRPr="007C4C63">
              <w:rPr>
                <w:rFonts w:cs="Arial"/>
                <w:b/>
                <w:sz w:val="16"/>
                <w:szCs w:val="16"/>
              </w:rPr>
              <w:t>………………………………………………………….</w:t>
            </w:r>
          </w:p>
        </w:tc>
        <w:tc>
          <w:tcPr>
            <w:tcW w:w="5245" w:type="dxa"/>
            <w:vAlign w:val="center"/>
          </w:tcPr>
          <w:p w14:paraId="612D7604" w14:textId="77777777" w:rsidR="00753291" w:rsidRPr="007C4C63" w:rsidRDefault="00753291" w:rsidP="007C4C63">
            <w:pPr>
              <w:tabs>
                <w:tab w:val="center" w:pos="7300"/>
              </w:tabs>
              <w:spacing w:line="360" w:lineRule="auto"/>
              <w:jc w:val="both"/>
              <w:rPr>
                <w:rFonts w:cs="Arial"/>
                <w:b/>
                <w:sz w:val="16"/>
                <w:szCs w:val="16"/>
              </w:rPr>
            </w:pPr>
            <w:r w:rsidRPr="007C4C63">
              <w:rPr>
                <w:rFonts w:cs="Arial"/>
                <w:b/>
                <w:sz w:val="16"/>
                <w:szCs w:val="16"/>
              </w:rPr>
              <w:t>……………………..</w:t>
            </w:r>
          </w:p>
          <w:p w14:paraId="7847C6C1" w14:textId="4FAAA94B" w:rsidR="00753291" w:rsidRPr="007C4C63" w:rsidRDefault="00753291" w:rsidP="007C4C63">
            <w:pPr>
              <w:tabs>
                <w:tab w:val="center" w:pos="7300"/>
              </w:tabs>
              <w:spacing w:line="360" w:lineRule="auto"/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7C4C63">
              <w:rPr>
                <w:rFonts w:cs="Arial"/>
                <w:b/>
                <w:bCs/>
                <w:sz w:val="16"/>
                <w:szCs w:val="16"/>
              </w:rPr>
              <w:t xml:space="preserve"> …………………………..</w:t>
            </w:r>
          </w:p>
        </w:tc>
        <w:tc>
          <w:tcPr>
            <w:tcW w:w="1275" w:type="dxa"/>
            <w:shd w:val="clear" w:color="auto" w:fill="auto"/>
          </w:tcPr>
          <w:p w14:paraId="74A0C5A2" w14:textId="77777777" w:rsidR="00753291" w:rsidRPr="007C4C63" w:rsidRDefault="00753291" w:rsidP="007C4C63">
            <w:pPr>
              <w:tabs>
                <w:tab w:val="center" w:pos="7300"/>
              </w:tabs>
              <w:spacing w:line="360" w:lineRule="auto"/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56CACADE" w14:textId="77777777" w:rsidR="00753291" w:rsidRPr="007C4C63" w:rsidRDefault="00753291" w:rsidP="007C4C63">
            <w:pPr>
              <w:tabs>
                <w:tab w:val="center" w:pos="7300"/>
              </w:tabs>
              <w:spacing w:line="360" w:lineRule="auto"/>
              <w:jc w:val="both"/>
              <w:rPr>
                <w:rFonts w:cs="Arial"/>
                <w:b/>
                <w:sz w:val="16"/>
                <w:szCs w:val="16"/>
              </w:rPr>
            </w:pPr>
            <w:r w:rsidRPr="007C4C63">
              <w:rPr>
                <w:rFonts w:cs="Arial"/>
                <w:b/>
                <w:sz w:val="16"/>
                <w:szCs w:val="16"/>
              </w:rPr>
              <w:t>………….</w:t>
            </w:r>
          </w:p>
        </w:tc>
        <w:tc>
          <w:tcPr>
            <w:tcW w:w="1276" w:type="dxa"/>
            <w:shd w:val="clear" w:color="auto" w:fill="auto"/>
          </w:tcPr>
          <w:p w14:paraId="3CD57998" w14:textId="77777777" w:rsidR="00753291" w:rsidRPr="007C4C63" w:rsidRDefault="00753291" w:rsidP="007C4C63">
            <w:pPr>
              <w:tabs>
                <w:tab w:val="center" w:pos="7300"/>
              </w:tabs>
              <w:spacing w:line="360" w:lineRule="auto"/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64A698FA" w14:textId="77777777" w:rsidR="00753291" w:rsidRPr="007C4C63" w:rsidRDefault="00753291" w:rsidP="007C4C63">
            <w:pPr>
              <w:tabs>
                <w:tab w:val="center" w:pos="7300"/>
              </w:tabs>
              <w:spacing w:line="360" w:lineRule="auto"/>
              <w:jc w:val="both"/>
              <w:rPr>
                <w:rFonts w:cs="Arial"/>
                <w:b/>
                <w:sz w:val="16"/>
                <w:szCs w:val="16"/>
              </w:rPr>
            </w:pPr>
            <w:r w:rsidRPr="007C4C63">
              <w:rPr>
                <w:rFonts w:cs="Arial"/>
                <w:b/>
                <w:sz w:val="16"/>
                <w:szCs w:val="16"/>
              </w:rPr>
              <w:t>…………</w:t>
            </w:r>
          </w:p>
        </w:tc>
        <w:tc>
          <w:tcPr>
            <w:tcW w:w="1843" w:type="dxa"/>
          </w:tcPr>
          <w:p w14:paraId="6647AA13" w14:textId="77777777" w:rsidR="00753291" w:rsidRPr="007C4C63" w:rsidRDefault="00753291" w:rsidP="007C4C63">
            <w:pPr>
              <w:tabs>
                <w:tab w:val="center" w:pos="7300"/>
              </w:tabs>
              <w:spacing w:line="360" w:lineRule="auto"/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66549363" w14:textId="77777777" w:rsidR="00753291" w:rsidRPr="007C4C63" w:rsidRDefault="00753291" w:rsidP="007C4C63">
            <w:pPr>
              <w:tabs>
                <w:tab w:val="center" w:pos="7300"/>
              </w:tabs>
              <w:spacing w:line="360" w:lineRule="auto"/>
              <w:jc w:val="both"/>
              <w:rPr>
                <w:rFonts w:cs="Arial"/>
                <w:b/>
                <w:sz w:val="16"/>
                <w:szCs w:val="16"/>
              </w:rPr>
            </w:pPr>
            <w:r w:rsidRPr="007C4C63">
              <w:rPr>
                <w:rFonts w:cs="Arial"/>
                <w:b/>
                <w:sz w:val="16"/>
                <w:szCs w:val="16"/>
              </w:rPr>
              <w:t>……………………</w:t>
            </w:r>
          </w:p>
        </w:tc>
        <w:tc>
          <w:tcPr>
            <w:tcW w:w="2267" w:type="dxa"/>
          </w:tcPr>
          <w:p w14:paraId="55A719CD" w14:textId="77777777" w:rsidR="00753291" w:rsidRPr="007C4C63" w:rsidRDefault="00753291" w:rsidP="007C4C63">
            <w:pPr>
              <w:tabs>
                <w:tab w:val="center" w:pos="7300"/>
              </w:tabs>
              <w:spacing w:line="360" w:lineRule="auto"/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0695A957" w14:textId="77777777" w:rsidR="00753291" w:rsidRPr="007C4C63" w:rsidRDefault="00753291" w:rsidP="007C4C63">
            <w:pPr>
              <w:tabs>
                <w:tab w:val="center" w:pos="7300"/>
              </w:tabs>
              <w:spacing w:line="360" w:lineRule="auto"/>
              <w:jc w:val="both"/>
              <w:rPr>
                <w:rFonts w:cs="Arial"/>
                <w:b/>
                <w:sz w:val="16"/>
                <w:szCs w:val="16"/>
              </w:rPr>
            </w:pPr>
            <w:r w:rsidRPr="007C4C63">
              <w:rPr>
                <w:rFonts w:cs="Arial"/>
                <w:b/>
                <w:sz w:val="16"/>
                <w:szCs w:val="16"/>
              </w:rPr>
              <w:t>………………………</w:t>
            </w:r>
          </w:p>
        </w:tc>
      </w:tr>
      <w:tr w:rsidR="00753291" w:rsidRPr="007C4C63" w14:paraId="1DB8138D" w14:textId="77777777" w:rsidTr="0062230D">
        <w:trPr>
          <w:cantSplit/>
          <w:trHeight w:val="1269"/>
          <w:jc w:val="center"/>
        </w:trPr>
        <w:tc>
          <w:tcPr>
            <w:tcW w:w="562" w:type="dxa"/>
            <w:vAlign w:val="center"/>
          </w:tcPr>
          <w:p w14:paraId="03F825BD" w14:textId="77777777" w:rsidR="00753291" w:rsidRPr="007C4C63" w:rsidRDefault="00753291" w:rsidP="007C4C63">
            <w:pPr>
              <w:tabs>
                <w:tab w:val="center" w:pos="7300"/>
              </w:tabs>
              <w:spacing w:line="360" w:lineRule="auto"/>
              <w:jc w:val="both"/>
              <w:rPr>
                <w:rFonts w:cs="Arial"/>
                <w:b/>
                <w:sz w:val="16"/>
                <w:szCs w:val="16"/>
              </w:rPr>
            </w:pPr>
            <w:r w:rsidRPr="007C4C63">
              <w:rPr>
                <w:rFonts w:cs="Arial"/>
                <w:b/>
                <w:sz w:val="16"/>
                <w:szCs w:val="16"/>
              </w:rPr>
              <w:t>3.</w:t>
            </w:r>
          </w:p>
        </w:tc>
        <w:tc>
          <w:tcPr>
            <w:tcW w:w="3119" w:type="dxa"/>
          </w:tcPr>
          <w:p w14:paraId="61CC75A3" w14:textId="77777777" w:rsidR="00753291" w:rsidRPr="007C4C63" w:rsidRDefault="00753291" w:rsidP="007C4C63">
            <w:pPr>
              <w:tabs>
                <w:tab w:val="center" w:pos="7300"/>
              </w:tabs>
              <w:spacing w:line="360" w:lineRule="auto"/>
              <w:jc w:val="both"/>
              <w:rPr>
                <w:rFonts w:cs="Arial"/>
                <w:b/>
                <w:sz w:val="16"/>
                <w:szCs w:val="16"/>
              </w:rPr>
            </w:pPr>
            <w:r w:rsidRPr="007C4C63">
              <w:rPr>
                <w:rFonts w:cs="Arial"/>
                <w:b/>
                <w:sz w:val="16"/>
                <w:szCs w:val="16"/>
              </w:rPr>
              <w:t>…………………………………………………………</w:t>
            </w:r>
          </w:p>
          <w:p w14:paraId="7BC9CDF8" w14:textId="77777777" w:rsidR="00753291" w:rsidRPr="007C4C63" w:rsidRDefault="00753291" w:rsidP="007C4C63">
            <w:pPr>
              <w:tabs>
                <w:tab w:val="center" w:pos="7300"/>
              </w:tabs>
              <w:spacing w:line="360" w:lineRule="auto"/>
              <w:jc w:val="both"/>
              <w:rPr>
                <w:rFonts w:cs="Arial"/>
                <w:b/>
                <w:sz w:val="16"/>
                <w:szCs w:val="16"/>
              </w:rPr>
            </w:pPr>
            <w:r w:rsidRPr="007C4C63">
              <w:rPr>
                <w:rFonts w:cs="Arial"/>
                <w:b/>
                <w:sz w:val="16"/>
                <w:szCs w:val="16"/>
              </w:rPr>
              <w:t>………………………………………………………….</w:t>
            </w:r>
          </w:p>
          <w:p w14:paraId="07EFA88B" w14:textId="108FE9DA" w:rsidR="00753291" w:rsidRPr="007C4C63" w:rsidRDefault="00753291" w:rsidP="007C4C63">
            <w:pPr>
              <w:tabs>
                <w:tab w:val="center" w:pos="7300"/>
              </w:tabs>
              <w:spacing w:line="360" w:lineRule="auto"/>
              <w:jc w:val="both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5245" w:type="dxa"/>
            <w:vAlign w:val="center"/>
          </w:tcPr>
          <w:p w14:paraId="2BF339E2" w14:textId="77777777" w:rsidR="00753291" w:rsidRPr="007C4C63" w:rsidRDefault="00753291" w:rsidP="007C4C63">
            <w:pPr>
              <w:tabs>
                <w:tab w:val="center" w:pos="7300"/>
              </w:tabs>
              <w:spacing w:line="360" w:lineRule="auto"/>
              <w:jc w:val="both"/>
              <w:rPr>
                <w:rFonts w:cs="Arial"/>
                <w:b/>
                <w:sz w:val="16"/>
                <w:szCs w:val="16"/>
              </w:rPr>
            </w:pPr>
            <w:r w:rsidRPr="007C4C63">
              <w:rPr>
                <w:rFonts w:cs="Arial"/>
                <w:b/>
                <w:sz w:val="16"/>
                <w:szCs w:val="16"/>
              </w:rPr>
              <w:t>……………………..</w:t>
            </w:r>
          </w:p>
          <w:p w14:paraId="7582B3C3" w14:textId="4030D1F3" w:rsidR="00753291" w:rsidRPr="007C4C63" w:rsidRDefault="00753291" w:rsidP="007C4C63">
            <w:pPr>
              <w:tabs>
                <w:tab w:val="center" w:pos="7300"/>
              </w:tabs>
              <w:spacing w:line="360" w:lineRule="auto"/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7C4C63">
              <w:rPr>
                <w:rFonts w:cs="Arial"/>
                <w:b/>
                <w:bCs/>
                <w:sz w:val="16"/>
                <w:szCs w:val="16"/>
              </w:rPr>
              <w:t xml:space="preserve"> …………………………..</w:t>
            </w:r>
          </w:p>
        </w:tc>
        <w:tc>
          <w:tcPr>
            <w:tcW w:w="1275" w:type="dxa"/>
            <w:shd w:val="clear" w:color="auto" w:fill="auto"/>
          </w:tcPr>
          <w:p w14:paraId="3237242C" w14:textId="77777777" w:rsidR="00753291" w:rsidRPr="007C4C63" w:rsidRDefault="00753291" w:rsidP="007C4C63">
            <w:pPr>
              <w:tabs>
                <w:tab w:val="center" w:pos="7300"/>
              </w:tabs>
              <w:spacing w:line="360" w:lineRule="auto"/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087367DB" w14:textId="77777777" w:rsidR="00753291" w:rsidRPr="007C4C63" w:rsidRDefault="00753291" w:rsidP="007C4C63">
            <w:pPr>
              <w:tabs>
                <w:tab w:val="center" w:pos="7300"/>
              </w:tabs>
              <w:spacing w:line="360" w:lineRule="auto"/>
              <w:jc w:val="both"/>
              <w:rPr>
                <w:rFonts w:cs="Arial"/>
                <w:b/>
                <w:sz w:val="16"/>
                <w:szCs w:val="16"/>
              </w:rPr>
            </w:pPr>
            <w:r w:rsidRPr="007C4C63">
              <w:rPr>
                <w:rFonts w:cs="Arial"/>
                <w:b/>
                <w:sz w:val="16"/>
                <w:szCs w:val="16"/>
              </w:rPr>
              <w:t>………….</w:t>
            </w:r>
          </w:p>
        </w:tc>
        <w:tc>
          <w:tcPr>
            <w:tcW w:w="1276" w:type="dxa"/>
            <w:shd w:val="clear" w:color="auto" w:fill="auto"/>
          </w:tcPr>
          <w:p w14:paraId="4E63F50E" w14:textId="77777777" w:rsidR="00753291" w:rsidRPr="007C4C63" w:rsidRDefault="00753291" w:rsidP="007C4C63">
            <w:pPr>
              <w:tabs>
                <w:tab w:val="center" w:pos="7300"/>
              </w:tabs>
              <w:spacing w:line="360" w:lineRule="auto"/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6BBCF246" w14:textId="77777777" w:rsidR="00753291" w:rsidRPr="007C4C63" w:rsidRDefault="00753291" w:rsidP="007C4C63">
            <w:pPr>
              <w:tabs>
                <w:tab w:val="center" w:pos="7300"/>
              </w:tabs>
              <w:spacing w:line="360" w:lineRule="auto"/>
              <w:jc w:val="both"/>
              <w:rPr>
                <w:rFonts w:cs="Arial"/>
                <w:b/>
                <w:sz w:val="16"/>
                <w:szCs w:val="16"/>
              </w:rPr>
            </w:pPr>
            <w:r w:rsidRPr="007C4C63">
              <w:rPr>
                <w:rFonts w:cs="Arial"/>
                <w:b/>
                <w:sz w:val="16"/>
                <w:szCs w:val="16"/>
              </w:rPr>
              <w:t>…………</w:t>
            </w:r>
          </w:p>
        </w:tc>
        <w:tc>
          <w:tcPr>
            <w:tcW w:w="1843" w:type="dxa"/>
          </w:tcPr>
          <w:p w14:paraId="4AA75F9D" w14:textId="77777777" w:rsidR="00753291" w:rsidRPr="007C4C63" w:rsidRDefault="00753291" w:rsidP="007C4C63">
            <w:pPr>
              <w:tabs>
                <w:tab w:val="center" w:pos="7300"/>
              </w:tabs>
              <w:spacing w:line="360" w:lineRule="auto"/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120BF15D" w14:textId="77777777" w:rsidR="00753291" w:rsidRPr="007C4C63" w:rsidRDefault="00753291" w:rsidP="007C4C63">
            <w:pPr>
              <w:tabs>
                <w:tab w:val="center" w:pos="7300"/>
              </w:tabs>
              <w:spacing w:line="360" w:lineRule="auto"/>
              <w:jc w:val="both"/>
              <w:rPr>
                <w:rFonts w:cs="Arial"/>
                <w:b/>
                <w:sz w:val="16"/>
                <w:szCs w:val="16"/>
              </w:rPr>
            </w:pPr>
            <w:r w:rsidRPr="007C4C63">
              <w:rPr>
                <w:rFonts w:cs="Arial"/>
                <w:b/>
                <w:sz w:val="16"/>
                <w:szCs w:val="16"/>
              </w:rPr>
              <w:t>……………………</w:t>
            </w:r>
          </w:p>
        </w:tc>
        <w:tc>
          <w:tcPr>
            <w:tcW w:w="2267" w:type="dxa"/>
          </w:tcPr>
          <w:p w14:paraId="6F3742C4" w14:textId="77777777" w:rsidR="00753291" w:rsidRPr="007C4C63" w:rsidRDefault="00753291" w:rsidP="007C4C63">
            <w:pPr>
              <w:tabs>
                <w:tab w:val="center" w:pos="7300"/>
              </w:tabs>
              <w:spacing w:line="360" w:lineRule="auto"/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36094C12" w14:textId="77777777" w:rsidR="00753291" w:rsidRPr="007C4C63" w:rsidRDefault="00753291" w:rsidP="007C4C63">
            <w:pPr>
              <w:tabs>
                <w:tab w:val="center" w:pos="7300"/>
              </w:tabs>
              <w:spacing w:line="360" w:lineRule="auto"/>
              <w:jc w:val="both"/>
              <w:rPr>
                <w:rFonts w:cs="Arial"/>
                <w:b/>
                <w:sz w:val="16"/>
                <w:szCs w:val="16"/>
              </w:rPr>
            </w:pPr>
            <w:r w:rsidRPr="007C4C63">
              <w:rPr>
                <w:rFonts w:cs="Arial"/>
                <w:b/>
                <w:sz w:val="16"/>
                <w:szCs w:val="16"/>
              </w:rPr>
              <w:t>………………………</w:t>
            </w:r>
          </w:p>
        </w:tc>
      </w:tr>
    </w:tbl>
    <w:p w14:paraId="39D2C6DD" w14:textId="77777777" w:rsidR="007C4C63" w:rsidRPr="007C4C63" w:rsidRDefault="007C4C63" w:rsidP="007C4C63">
      <w:pPr>
        <w:tabs>
          <w:tab w:val="center" w:pos="7300"/>
        </w:tabs>
        <w:spacing w:line="360" w:lineRule="auto"/>
        <w:jc w:val="both"/>
        <w:rPr>
          <w:rFonts w:cs="Arial"/>
          <w:b/>
          <w:bCs/>
          <w:sz w:val="16"/>
          <w:szCs w:val="16"/>
        </w:rPr>
      </w:pPr>
    </w:p>
    <w:p w14:paraId="79AC6F8D" w14:textId="67407BFE" w:rsidR="00E043B2" w:rsidRDefault="00E043B2" w:rsidP="005E21D2">
      <w:pPr>
        <w:tabs>
          <w:tab w:val="center" w:pos="7300"/>
        </w:tabs>
        <w:spacing w:line="360" w:lineRule="auto"/>
        <w:jc w:val="both"/>
        <w:rPr>
          <w:rFonts w:cs="Century Gothic"/>
          <w:bCs/>
          <w:sz w:val="16"/>
          <w:szCs w:val="16"/>
        </w:rPr>
      </w:pPr>
    </w:p>
    <w:p w14:paraId="2FE19E35" w14:textId="77777777" w:rsidR="00E043B2" w:rsidRDefault="00E043B2" w:rsidP="005E21D2">
      <w:pPr>
        <w:tabs>
          <w:tab w:val="center" w:pos="7300"/>
        </w:tabs>
        <w:spacing w:line="360" w:lineRule="auto"/>
        <w:jc w:val="both"/>
        <w:rPr>
          <w:rFonts w:cs="Century Gothic"/>
          <w:b/>
          <w:bCs/>
          <w:sz w:val="16"/>
          <w:szCs w:val="16"/>
          <w:u w:val="single"/>
        </w:rPr>
      </w:pPr>
    </w:p>
    <w:p w14:paraId="32DF2D54" w14:textId="61367D24" w:rsidR="001C5BAD" w:rsidRPr="006C2447" w:rsidRDefault="001C5BAD" w:rsidP="005E21D2">
      <w:pPr>
        <w:tabs>
          <w:tab w:val="center" w:pos="7300"/>
        </w:tabs>
        <w:spacing w:line="360" w:lineRule="auto"/>
        <w:jc w:val="both"/>
        <w:rPr>
          <w:rFonts w:cs="Century Gothic"/>
          <w:b/>
          <w:bCs/>
          <w:sz w:val="16"/>
          <w:szCs w:val="16"/>
          <w:u w:val="single"/>
        </w:rPr>
      </w:pPr>
      <w:r>
        <w:rPr>
          <w:rFonts w:cs="Century Gothic"/>
          <w:b/>
          <w:bCs/>
          <w:sz w:val="16"/>
          <w:szCs w:val="16"/>
          <w:u w:val="single"/>
        </w:rPr>
        <w:t>UWAGA:</w:t>
      </w:r>
      <w:r w:rsidR="005E21D2">
        <w:rPr>
          <w:rFonts w:cs="Century Gothic"/>
          <w:b/>
          <w:bCs/>
          <w:sz w:val="16"/>
          <w:szCs w:val="16"/>
          <w:u w:val="single"/>
        </w:rPr>
        <w:tab/>
      </w:r>
    </w:p>
    <w:p w14:paraId="3CF384A6" w14:textId="63180742" w:rsidR="008F7975" w:rsidRPr="000D6E10" w:rsidRDefault="001C5BAD" w:rsidP="000D6E10">
      <w:pPr>
        <w:spacing w:line="360" w:lineRule="auto"/>
        <w:jc w:val="both"/>
        <w:rPr>
          <w:rFonts w:cs="Century Gothic"/>
          <w:sz w:val="16"/>
          <w:szCs w:val="16"/>
        </w:rPr>
      </w:pPr>
      <w:r>
        <w:rPr>
          <w:rFonts w:cs="Century Gothic"/>
          <w:sz w:val="16"/>
          <w:szCs w:val="16"/>
        </w:rPr>
        <w:t>Do każdego</w:t>
      </w:r>
      <w:r w:rsidRPr="006C2447">
        <w:rPr>
          <w:rFonts w:cs="Century Gothic"/>
          <w:sz w:val="16"/>
          <w:szCs w:val="16"/>
        </w:rPr>
        <w:t xml:space="preserve"> z </w:t>
      </w:r>
      <w:r>
        <w:rPr>
          <w:rFonts w:cs="Century Gothic"/>
          <w:sz w:val="16"/>
          <w:szCs w:val="16"/>
        </w:rPr>
        <w:t>zamówień</w:t>
      </w:r>
      <w:r w:rsidRPr="006C2447">
        <w:rPr>
          <w:rFonts w:cs="Century Gothic"/>
          <w:sz w:val="16"/>
          <w:szCs w:val="16"/>
        </w:rPr>
        <w:t xml:space="preserve"> wymienionych w wykazie należy załączyć </w:t>
      </w:r>
      <w:r>
        <w:rPr>
          <w:rFonts w:cs="Century Gothic"/>
          <w:sz w:val="16"/>
          <w:szCs w:val="16"/>
        </w:rPr>
        <w:t>dowody</w:t>
      </w:r>
      <w:r w:rsidRPr="006C2447">
        <w:rPr>
          <w:rFonts w:cs="Century Gothic"/>
          <w:sz w:val="16"/>
          <w:szCs w:val="16"/>
        </w:rPr>
        <w:t xml:space="preserve"> </w:t>
      </w:r>
      <w:r w:rsidR="00765FE5" w:rsidRPr="00765FE5">
        <w:rPr>
          <w:rFonts w:cs="Century Gothic"/>
          <w:sz w:val="16"/>
          <w:szCs w:val="16"/>
        </w:rPr>
        <w:t xml:space="preserve">określające czy te usługi zostały wykonane </w:t>
      </w:r>
      <w:r w:rsidR="00D80AE0">
        <w:rPr>
          <w:rFonts w:cs="Century Gothic"/>
          <w:sz w:val="16"/>
          <w:szCs w:val="16"/>
        </w:rPr>
        <w:t xml:space="preserve">lub są wykonywane </w:t>
      </w:r>
      <w:r w:rsidR="00765FE5" w:rsidRPr="00765FE5">
        <w:rPr>
          <w:rFonts w:cs="Century Gothic"/>
          <w:sz w:val="16"/>
          <w:szCs w:val="16"/>
        </w:rPr>
        <w:t>należycie</w:t>
      </w:r>
      <w:r w:rsidR="00EC067B">
        <w:rPr>
          <w:rFonts w:cs="Century Gothic"/>
          <w:sz w:val="16"/>
          <w:szCs w:val="16"/>
        </w:rPr>
        <w:t>.</w:t>
      </w:r>
      <w:r w:rsidR="00765FE5" w:rsidRPr="00765FE5">
        <w:rPr>
          <w:rFonts w:cs="Century Gothic"/>
          <w:sz w:val="16"/>
          <w:szCs w:val="16"/>
        </w:rPr>
        <w:t xml:space="preserve"> </w:t>
      </w:r>
    </w:p>
    <w:sectPr w:rsidR="008F7975" w:rsidRPr="000D6E10" w:rsidSect="008118D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 w:code="9"/>
      <w:pgMar w:top="142" w:right="1245" w:bottom="720" w:left="993" w:header="35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7FBF53" w14:textId="77777777" w:rsidR="00E54305" w:rsidRDefault="00E54305">
      <w:r>
        <w:separator/>
      </w:r>
    </w:p>
  </w:endnote>
  <w:endnote w:type="continuationSeparator" w:id="0">
    <w:p w14:paraId="07DF481C" w14:textId="77777777" w:rsidR="00E54305" w:rsidRDefault="00E54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21002A87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3724E3217Arial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9EB41" w14:textId="77777777" w:rsidR="009320E8" w:rsidRDefault="004B446E" w:rsidP="00762A3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320E8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9303C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F22FA92" w14:textId="77777777" w:rsidR="009320E8" w:rsidRDefault="009320E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94896643"/>
      <w:docPartObj>
        <w:docPartGallery w:val="Page Numbers (Bottom of Page)"/>
        <w:docPartUnique/>
      </w:docPartObj>
    </w:sdtPr>
    <w:sdtEndPr/>
    <w:sdtContent>
      <w:sdt>
        <w:sdtPr>
          <w:id w:val="1416280194"/>
          <w:docPartObj>
            <w:docPartGallery w:val="Page Numbers (Bottom of Page)"/>
            <w:docPartUnique/>
          </w:docPartObj>
        </w:sdtPr>
        <w:sdtEndPr/>
        <w:sdtContent>
          <w:p w14:paraId="2DE871F1" w14:textId="77777777" w:rsidR="009320E8" w:rsidRDefault="009320E8" w:rsidP="00D90DBA">
            <w:pPr>
              <w:pStyle w:val="Stopka"/>
              <w:tabs>
                <w:tab w:val="left" w:pos="336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14:paraId="4967E705" w14:textId="77777777" w:rsidR="009320E8" w:rsidRDefault="002A3D13" w:rsidP="00D90DBA">
            <w:pPr>
              <w:pStyle w:val="Stopka"/>
              <w:jc w:val="center"/>
            </w:pPr>
          </w:p>
        </w:sdtContent>
      </w:sdt>
      <w:p w14:paraId="321674B2" w14:textId="77777777" w:rsidR="009320E8" w:rsidRDefault="00671331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545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287AE40" w14:textId="77777777" w:rsidR="009320E8" w:rsidRDefault="009320E8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A7976" w14:textId="77777777" w:rsidR="009320E8" w:rsidRDefault="009320E8" w:rsidP="00683652">
    <w:pPr>
      <w:pStyle w:val="Stopka"/>
    </w:pPr>
    <w:r>
      <w:rPr>
        <w:noProof/>
      </w:rPr>
      <w:drawing>
        <wp:inline distT="0" distB="0" distL="0" distR="0" wp14:anchorId="6DC9C8FE" wp14:editId="71309FF9">
          <wp:extent cx="6836410" cy="370205"/>
          <wp:effectExtent l="19050" t="0" r="2540" b="0"/>
          <wp:docPr id="6" name="Obraz 6" descr="dol bel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01" descr="dol belk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6410" cy="3702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3ED29BC1" w14:textId="77777777" w:rsidR="009320E8" w:rsidRDefault="009320E8" w:rsidP="00683652">
    <w:pPr>
      <w:pStyle w:val="Stopka"/>
    </w:pPr>
  </w:p>
  <w:p w14:paraId="30AE0691" w14:textId="77777777" w:rsidR="009320E8" w:rsidRDefault="009320E8" w:rsidP="006836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B431B" w14:textId="77777777" w:rsidR="00E54305" w:rsidRDefault="00E54305">
      <w:r>
        <w:separator/>
      </w:r>
    </w:p>
  </w:footnote>
  <w:footnote w:type="continuationSeparator" w:id="0">
    <w:p w14:paraId="2137D0EB" w14:textId="77777777" w:rsidR="00E54305" w:rsidRDefault="00E543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79077" w14:textId="47868439" w:rsidR="00EC067B" w:rsidRPr="002A3D13" w:rsidRDefault="00262165" w:rsidP="002A3D13">
    <w:pPr>
      <w:pStyle w:val="Nagwek"/>
      <w:ind w:left="576"/>
      <w:jc w:val="center"/>
      <w:rPr>
        <w:sz w:val="16"/>
        <w:szCs w:val="16"/>
      </w:rPr>
    </w:pPr>
    <w:bookmarkStart w:id="0" w:name="_Hlk517878679"/>
    <w:bookmarkStart w:id="1" w:name="_Hlk517878680"/>
    <w:bookmarkStart w:id="2" w:name="_Hlk517878694"/>
    <w:bookmarkStart w:id="3" w:name="_Hlk517878695"/>
    <w:bookmarkStart w:id="4" w:name="_Hlk517878710"/>
    <w:bookmarkStart w:id="5" w:name="_Hlk517878711"/>
    <w:r w:rsidRPr="00E5095E">
      <w:rPr>
        <w:sz w:val="16"/>
        <w:szCs w:val="16"/>
      </w:rPr>
      <w:t>Specyfikacja Warunków Zamówienia</w:t>
    </w:r>
    <w:r w:rsidRPr="00E5095E">
      <w:rPr>
        <w:sz w:val="16"/>
        <w:szCs w:val="16"/>
      </w:rPr>
      <w:br/>
    </w:r>
    <w:bookmarkEnd w:id="0"/>
    <w:bookmarkEnd w:id="1"/>
    <w:bookmarkEnd w:id="2"/>
    <w:bookmarkEnd w:id="3"/>
    <w:bookmarkEnd w:id="4"/>
    <w:bookmarkEnd w:id="5"/>
    <w:r w:rsidR="00EC067B" w:rsidRPr="00E5095E">
      <w:rPr>
        <w:sz w:val="16"/>
        <w:szCs w:val="16"/>
      </w:rPr>
      <w:t>„</w:t>
    </w:r>
    <w:r w:rsidR="002A3D13" w:rsidRPr="002A3D13">
      <w:rPr>
        <w:sz w:val="16"/>
        <w:szCs w:val="16"/>
      </w:rPr>
      <w:t>Kompleksowa obsługa Terminalu LNG w zakresie rusztowań - najem</w:t>
    </w:r>
    <w:r w:rsidR="00EC067B" w:rsidRPr="002A3D13">
      <w:rPr>
        <w:sz w:val="16"/>
        <w:szCs w:val="16"/>
      </w:rPr>
      <w:t>”</w:t>
    </w:r>
  </w:p>
  <w:p w14:paraId="11F4D744" w14:textId="77777777" w:rsidR="002A3D13" w:rsidRPr="002A3D13" w:rsidRDefault="00EC067B" w:rsidP="002A3D13">
    <w:pPr>
      <w:pStyle w:val="Nagwek"/>
      <w:jc w:val="center"/>
      <w:rPr>
        <w:sz w:val="16"/>
        <w:szCs w:val="16"/>
      </w:rPr>
    </w:pPr>
    <w:r w:rsidRPr="0062230D">
      <w:rPr>
        <w:sz w:val="16"/>
        <w:szCs w:val="16"/>
      </w:rPr>
      <w:t xml:space="preserve">Numer postępowania: </w:t>
    </w:r>
    <w:r w:rsidR="002A3D13" w:rsidRPr="002A3D13">
      <w:rPr>
        <w:sz w:val="16"/>
        <w:szCs w:val="16"/>
      </w:rPr>
      <w:t>NP/2026/03/0181/PR</w:t>
    </w:r>
  </w:p>
  <w:p w14:paraId="330F12D7" w14:textId="3AC0CFE8" w:rsidR="009320E8" w:rsidRPr="00E5095E" w:rsidRDefault="00262165" w:rsidP="002A3D13">
    <w:pPr>
      <w:pStyle w:val="Nagwek"/>
      <w:jc w:val="center"/>
      <w:rPr>
        <w:sz w:val="16"/>
        <w:szCs w:val="16"/>
      </w:rPr>
    </w:pPr>
    <w:r w:rsidRPr="00E5095E">
      <w:rPr>
        <w:sz w:val="16"/>
        <w:szCs w:val="16"/>
      </w:rPr>
      <w:t xml:space="preserve">Załącznik nr </w:t>
    </w:r>
    <w:r w:rsidR="0062230D">
      <w:rPr>
        <w:sz w:val="16"/>
        <w:szCs w:val="16"/>
      </w:rPr>
      <w:t xml:space="preserve">5 </w:t>
    </w:r>
    <w:r w:rsidRPr="00E5095E">
      <w:rPr>
        <w:sz w:val="16"/>
        <w:szCs w:val="16"/>
      </w:rPr>
      <w:t>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A57B1" w14:textId="77777777" w:rsidR="009320E8" w:rsidRDefault="009320E8" w:rsidP="0041391C">
    <w:pPr>
      <w:pStyle w:val="Nagwek"/>
      <w:jc w:val="center"/>
    </w:pPr>
    <w:r>
      <w:rPr>
        <w:noProof/>
      </w:rPr>
      <w:drawing>
        <wp:inline distT="0" distB="0" distL="0" distR="0" wp14:anchorId="3798F336" wp14:editId="01B73DC8">
          <wp:extent cx="6836410" cy="370205"/>
          <wp:effectExtent l="19050" t="0" r="2540" b="0"/>
          <wp:docPr id="5" name="Obraz 5" descr="gora bel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00" descr="gora belk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6410" cy="3702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260CE"/>
    <w:multiLevelType w:val="hybridMultilevel"/>
    <w:tmpl w:val="2CC852AA"/>
    <w:lvl w:ilvl="0" w:tplc="9F76DE20">
      <w:start w:val="1"/>
      <w:numFmt w:val="bullet"/>
      <w:lvlText w:val=""/>
      <w:lvlJc w:val="left"/>
      <w:pPr>
        <w:ind w:left="405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070D3A87"/>
    <w:multiLevelType w:val="hybridMultilevel"/>
    <w:tmpl w:val="5C1AAC56"/>
    <w:lvl w:ilvl="0" w:tplc="1D0805F8">
      <w:start w:val="1"/>
      <w:numFmt w:val="lowerLetter"/>
      <w:lvlText w:val="%1)"/>
      <w:lvlJc w:val="left"/>
      <w:pPr>
        <w:ind w:left="814" w:hanging="360"/>
      </w:pPr>
    </w:lvl>
    <w:lvl w:ilvl="1" w:tplc="04150019">
      <w:start w:val="1"/>
      <w:numFmt w:val="lowerLetter"/>
      <w:lvlText w:val="%2."/>
      <w:lvlJc w:val="left"/>
      <w:pPr>
        <w:ind w:left="1534" w:hanging="360"/>
      </w:pPr>
    </w:lvl>
    <w:lvl w:ilvl="2" w:tplc="0415001B">
      <w:start w:val="1"/>
      <w:numFmt w:val="lowerRoman"/>
      <w:lvlText w:val="%3."/>
      <w:lvlJc w:val="right"/>
      <w:pPr>
        <w:ind w:left="2254" w:hanging="180"/>
      </w:pPr>
    </w:lvl>
    <w:lvl w:ilvl="3" w:tplc="0415000F">
      <w:start w:val="1"/>
      <w:numFmt w:val="decimal"/>
      <w:lvlText w:val="%4."/>
      <w:lvlJc w:val="left"/>
      <w:pPr>
        <w:ind w:left="2974" w:hanging="360"/>
      </w:pPr>
    </w:lvl>
    <w:lvl w:ilvl="4" w:tplc="04150019">
      <w:start w:val="1"/>
      <w:numFmt w:val="lowerLetter"/>
      <w:lvlText w:val="%5."/>
      <w:lvlJc w:val="left"/>
      <w:pPr>
        <w:ind w:left="3694" w:hanging="360"/>
      </w:pPr>
    </w:lvl>
    <w:lvl w:ilvl="5" w:tplc="0415001B">
      <w:start w:val="1"/>
      <w:numFmt w:val="lowerRoman"/>
      <w:lvlText w:val="%6."/>
      <w:lvlJc w:val="right"/>
      <w:pPr>
        <w:ind w:left="4414" w:hanging="180"/>
      </w:pPr>
    </w:lvl>
    <w:lvl w:ilvl="6" w:tplc="0415000F">
      <w:start w:val="1"/>
      <w:numFmt w:val="decimal"/>
      <w:lvlText w:val="%7."/>
      <w:lvlJc w:val="left"/>
      <w:pPr>
        <w:ind w:left="5134" w:hanging="360"/>
      </w:pPr>
    </w:lvl>
    <w:lvl w:ilvl="7" w:tplc="04150019">
      <w:start w:val="1"/>
      <w:numFmt w:val="lowerLetter"/>
      <w:lvlText w:val="%8."/>
      <w:lvlJc w:val="left"/>
      <w:pPr>
        <w:ind w:left="5854" w:hanging="360"/>
      </w:pPr>
    </w:lvl>
    <w:lvl w:ilvl="8" w:tplc="0415001B">
      <w:start w:val="1"/>
      <w:numFmt w:val="lowerRoman"/>
      <w:lvlText w:val="%9."/>
      <w:lvlJc w:val="right"/>
      <w:pPr>
        <w:ind w:left="6574" w:hanging="180"/>
      </w:pPr>
    </w:lvl>
  </w:abstractNum>
  <w:abstractNum w:abstractNumId="2" w15:restartNumberingAfterBreak="0">
    <w:nsid w:val="076C5902"/>
    <w:multiLevelType w:val="hybridMultilevel"/>
    <w:tmpl w:val="7FDEDF72"/>
    <w:lvl w:ilvl="0" w:tplc="D5D6294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F05D07"/>
    <w:multiLevelType w:val="hybridMultilevel"/>
    <w:tmpl w:val="42DA2972"/>
    <w:lvl w:ilvl="0" w:tplc="5526E8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B66460"/>
    <w:multiLevelType w:val="hybridMultilevel"/>
    <w:tmpl w:val="0818C614"/>
    <w:lvl w:ilvl="0" w:tplc="FC8AC4B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137D1"/>
    <w:multiLevelType w:val="hybridMultilevel"/>
    <w:tmpl w:val="4B52FBB4"/>
    <w:lvl w:ilvl="0" w:tplc="F0F0B71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7C5300"/>
    <w:multiLevelType w:val="hybridMultilevel"/>
    <w:tmpl w:val="818A32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003DDA"/>
    <w:multiLevelType w:val="hybridMultilevel"/>
    <w:tmpl w:val="29E80C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EE0763C"/>
    <w:multiLevelType w:val="hybridMultilevel"/>
    <w:tmpl w:val="1DD616AE"/>
    <w:lvl w:ilvl="0" w:tplc="2DAC99E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  <w:i w:val="0"/>
        <w:color w:val="auto"/>
        <w:sz w:val="18"/>
        <w:szCs w:val="18"/>
      </w:rPr>
    </w:lvl>
    <w:lvl w:ilvl="1" w:tplc="24D0BB5A">
      <w:start w:val="2"/>
      <w:numFmt w:val="decimal"/>
      <w:lvlText w:val="%2)"/>
      <w:lvlJc w:val="left"/>
      <w:pPr>
        <w:tabs>
          <w:tab w:val="num" w:pos="357"/>
        </w:tabs>
        <w:ind w:left="357" w:hanging="357"/>
      </w:pPr>
      <w:rPr>
        <w:b w:val="0"/>
        <w:i w:val="0"/>
        <w:color w:val="auto"/>
        <w:sz w:val="18"/>
        <w:szCs w:val="18"/>
      </w:rPr>
    </w:lvl>
    <w:lvl w:ilvl="2" w:tplc="95266110">
      <w:start w:val="1"/>
      <w:numFmt w:val="lowerLetter"/>
      <w:lvlText w:val="%3)"/>
      <w:lvlJc w:val="left"/>
      <w:pPr>
        <w:tabs>
          <w:tab w:val="num" w:pos="357"/>
        </w:tabs>
        <w:ind w:left="357" w:hanging="357"/>
      </w:pPr>
      <w:rPr>
        <w:rFonts w:cs="Arial Unicode MS"/>
        <w:b w:val="0"/>
        <w:bCs w:val="0"/>
        <w:i w:val="0"/>
        <w:iCs w:val="0"/>
        <w:color w:val="auto"/>
        <w:sz w:val="16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F3359A0"/>
    <w:multiLevelType w:val="hybridMultilevel"/>
    <w:tmpl w:val="818A32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993679"/>
    <w:multiLevelType w:val="hybridMultilevel"/>
    <w:tmpl w:val="EA763EC2"/>
    <w:lvl w:ilvl="0" w:tplc="6FA23102">
      <w:start w:val="3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FB35D4"/>
    <w:multiLevelType w:val="hybridMultilevel"/>
    <w:tmpl w:val="FCEC936E"/>
    <w:lvl w:ilvl="0" w:tplc="76C4C2D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CA1ADEAC">
      <w:start w:val="5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EE2217"/>
    <w:multiLevelType w:val="hybridMultilevel"/>
    <w:tmpl w:val="97727A22"/>
    <w:lvl w:ilvl="0" w:tplc="5E48799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424AE7"/>
    <w:multiLevelType w:val="hybridMultilevel"/>
    <w:tmpl w:val="E55A3106"/>
    <w:lvl w:ilvl="0" w:tplc="00FC3322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575CFD"/>
    <w:multiLevelType w:val="hybridMultilevel"/>
    <w:tmpl w:val="F7A415C4"/>
    <w:lvl w:ilvl="0" w:tplc="6DE2D5E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9B36E8D6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0FF748F"/>
    <w:multiLevelType w:val="hybridMultilevel"/>
    <w:tmpl w:val="85B0585C"/>
    <w:lvl w:ilvl="0" w:tplc="08666A6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027479"/>
    <w:multiLevelType w:val="hybridMultilevel"/>
    <w:tmpl w:val="E55A3106"/>
    <w:lvl w:ilvl="0" w:tplc="00FC3322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2968331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175511">
    <w:abstractNumId w:val="14"/>
  </w:num>
  <w:num w:numId="3" w16cid:durableId="1184588436">
    <w:abstractNumId w:val="2"/>
  </w:num>
  <w:num w:numId="4" w16cid:durableId="1152911939">
    <w:abstractNumId w:val="17"/>
  </w:num>
  <w:num w:numId="5" w16cid:durableId="568077176">
    <w:abstractNumId w:val="5"/>
  </w:num>
  <w:num w:numId="6" w16cid:durableId="1757939833">
    <w:abstractNumId w:val="11"/>
  </w:num>
  <w:num w:numId="7" w16cid:durableId="1181703714">
    <w:abstractNumId w:val="10"/>
  </w:num>
  <w:num w:numId="8" w16cid:durableId="103974728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51605610">
    <w:abstractNumId w:val="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3134161">
    <w:abstractNumId w:val="0"/>
  </w:num>
  <w:num w:numId="11" w16cid:durableId="2105685160">
    <w:abstractNumId w:val="15"/>
  </w:num>
  <w:num w:numId="12" w16cid:durableId="563443350">
    <w:abstractNumId w:val="4"/>
  </w:num>
  <w:num w:numId="13" w16cid:durableId="2068872422">
    <w:abstractNumId w:val="9"/>
  </w:num>
  <w:num w:numId="14" w16cid:durableId="210580573">
    <w:abstractNumId w:val="7"/>
  </w:num>
  <w:num w:numId="15" w16cid:durableId="658270825">
    <w:abstractNumId w:val="6"/>
  </w:num>
  <w:num w:numId="16" w16cid:durableId="1082067217">
    <w:abstractNumId w:val="13"/>
  </w:num>
  <w:num w:numId="17" w16cid:durableId="1844005807">
    <w:abstractNumId w:val="16"/>
  </w:num>
  <w:num w:numId="18" w16cid:durableId="1246454642">
    <w:abstractNumId w:val="3"/>
  </w:num>
  <w:num w:numId="19" w16cid:durableId="1363630758">
    <w:abstractNumId w:val="12"/>
  </w:num>
  <w:num w:numId="20" w16cid:durableId="8401953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activeWritingStyle w:appName="MSWord" w:lang="pl-PL" w:vendorID="12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rawingGridHorizontalSpacing w:val="100"/>
  <w:displayHorizontalDrawingGridEvery w:val="2"/>
  <w:displayVerticalDrawingGridEvery w:val="2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0667"/>
    <w:rsid w:val="00005906"/>
    <w:rsid w:val="00032CD8"/>
    <w:rsid w:val="00042ABB"/>
    <w:rsid w:val="00050667"/>
    <w:rsid w:val="00077F85"/>
    <w:rsid w:val="0008737D"/>
    <w:rsid w:val="000908AB"/>
    <w:rsid w:val="000A2B8D"/>
    <w:rsid w:val="000B16E8"/>
    <w:rsid w:val="000B54C7"/>
    <w:rsid w:val="000B584A"/>
    <w:rsid w:val="000C37AD"/>
    <w:rsid w:val="000D0995"/>
    <w:rsid w:val="000D6E10"/>
    <w:rsid w:val="000E610C"/>
    <w:rsid w:val="000F5682"/>
    <w:rsid w:val="000F6F7C"/>
    <w:rsid w:val="00120225"/>
    <w:rsid w:val="00122C07"/>
    <w:rsid w:val="001330C8"/>
    <w:rsid w:val="00143FB7"/>
    <w:rsid w:val="00147990"/>
    <w:rsid w:val="001523F3"/>
    <w:rsid w:val="0015250D"/>
    <w:rsid w:val="0015385C"/>
    <w:rsid w:val="00153A6E"/>
    <w:rsid w:val="00163066"/>
    <w:rsid w:val="00172807"/>
    <w:rsid w:val="001940E9"/>
    <w:rsid w:val="001A49AC"/>
    <w:rsid w:val="001A54CE"/>
    <w:rsid w:val="001B1D45"/>
    <w:rsid w:val="001C24E6"/>
    <w:rsid w:val="001C5BAD"/>
    <w:rsid w:val="001D749D"/>
    <w:rsid w:val="001E3562"/>
    <w:rsid w:val="001F4089"/>
    <w:rsid w:val="001F5ED4"/>
    <w:rsid w:val="002170EB"/>
    <w:rsid w:val="00225C55"/>
    <w:rsid w:val="00234091"/>
    <w:rsid w:val="0023441D"/>
    <w:rsid w:val="00236627"/>
    <w:rsid w:val="00262165"/>
    <w:rsid w:val="00274F3D"/>
    <w:rsid w:val="00275387"/>
    <w:rsid w:val="00292A31"/>
    <w:rsid w:val="002A3D13"/>
    <w:rsid w:val="002A4821"/>
    <w:rsid w:val="002B25F3"/>
    <w:rsid w:val="002B4F0B"/>
    <w:rsid w:val="002C52F5"/>
    <w:rsid w:val="002C6C90"/>
    <w:rsid w:val="002D276E"/>
    <w:rsid w:val="002D3CA9"/>
    <w:rsid w:val="002E7A67"/>
    <w:rsid w:val="002F0CDC"/>
    <w:rsid w:val="00310176"/>
    <w:rsid w:val="00342CD7"/>
    <w:rsid w:val="0036191D"/>
    <w:rsid w:val="003623A6"/>
    <w:rsid w:val="00362798"/>
    <w:rsid w:val="00391B8D"/>
    <w:rsid w:val="003A5B0E"/>
    <w:rsid w:val="003C2065"/>
    <w:rsid w:val="003C652E"/>
    <w:rsid w:val="003D0B9B"/>
    <w:rsid w:val="003D5781"/>
    <w:rsid w:val="003E2B03"/>
    <w:rsid w:val="003E74C9"/>
    <w:rsid w:val="003F14A0"/>
    <w:rsid w:val="0040371A"/>
    <w:rsid w:val="00411288"/>
    <w:rsid w:val="00412FF7"/>
    <w:rsid w:val="0041391C"/>
    <w:rsid w:val="00425278"/>
    <w:rsid w:val="00430AB5"/>
    <w:rsid w:val="00433712"/>
    <w:rsid w:val="004431C8"/>
    <w:rsid w:val="00443C21"/>
    <w:rsid w:val="00444E3E"/>
    <w:rsid w:val="00454435"/>
    <w:rsid w:val="004636B3"/>
    <w:rsid w:val="00477DDC"/>
    <w:rsid w:val="0049125E"/>
    <w:rsid w:val="004A19B9"/>
    <w:rsid w:val="004A33D3"/>
    <w:rsid w:val="004A738F"/>
    <w:rsid w:val="004B446E"/>
    <w:rsid w:val="004C107A"/>
    <w:rsid w:val="004F31F5"/>
    <w:rsid w:val="004F624A"/>
    <w:rsid w:val="004F76C3"/>
    <w:rsid w:val="0050035D"/>
    <w:rsid w:val="00500ECC"/>
    <w:rsid w:val="005164A5"/>
    <w:rsid w:val="0053162B"/>
    <w:rsid w:val="00532ECE"/>
    <w:rsid w:val="005346C5"/>
    <w:rsid w:val="005351C4"/>
    <w:rsid w:val="0053739F"/>
    <w:rsid w:val="005420F5"/>
    <w:rsid w:val="00556C1B"/>
    <w:rsid w:val="005573A3"/>
    <w:rsid w:val="00560970"/>
    <w:rsid w:val="00563E8C"/>
    <w:rsid w:val="005678BB"/>
    <w:rsid w:val="0058341B"/>
    <w:rsid w:val="005843CF"/>
    <w:rsid w:val="0058702F"/>
    <w:rsid w:val="005A7014"/>
    <w:rsid w:val="005B2227"/>
    <w:rsid w:val="005B65A2"/>
    <w:rsid w:val="005C1A1E"/>
    <w:rsid w:val="005D01DA"/>
    <w:rsid w:val="005D6380"/>
    <w:rsid w:val="005E21D2"/>
    <w:rsid w:val="005E6272"/>
    <w:rsid w:val="005E7347"/>
    <w:rsid w:val="005F155A"/>
    <w:rsid w:val="005F2336"/>
    <w:rsid w:val="005F5385"/>
    <w:rsid w:val="0060171F"/>
    <w:rsid w:val="006165BD"/>
    <w:rsid w:val="006165DB"/>
    <w:rsid w:val="006204D4"/>
    <w:rsid w:val="0062230D"/>
    <w:rsid w:val="00626767"/>
    <w:rsid w:val="00641039"/>
    <w:rsid w:val="00671331"/>
    <w:rsid w:val="0067280F"/>
    <w:rsid w:val="00683652"/>
    <w:rsid w:val="006B2205"/>
    <w:rsid w:val="006B36A8"/>
    <w:rsid w:val="006B4E12"/>
    <w:rsid w:val="006C3965"/>
    <w:rsid w:val="006C5443"/>
    <w:rsid w:val="006D3AA4"/>
    <w:rsid w:val="006E63F7"/>
    <w:rsid w:val="006F35BF"/>
    <w:rsid w:val="006F46B7"/>
    <w:rsid w:val="0070287D"/>
    <w:rsid w:val="007057A3"/>
    <w:rsid w:val="007107FE"/>
    <w:rsid w:val="00710BE6"/>
    <w:rsid w:val="00741D40"/>
    <w:rsid w:val="00742797"/>
    <w:rsid w:val="00744D27"/>
    <w:rsid w:val="007528AF"/>
    <w:rsid w:val="00753291"/>
    <w:rsid w:val="0075344B"/>
    <w:rsid w:val="00762A3B"/>
    <w:rsid w:val="00765FE5"/>
    <w:rsid w:val="007770D5"/>
    <w:rsid w:val="007813B1"/>
    <w:rsid w:val="00785A5E"/>
    <w:rsid w:val="00793999"/>
    <w:rsid w:val="007A1C8F"/>
    <w:rsid w:val="007A574F"/>
    <w:rsid w:val="007B726F"/>
    <w:rsid w:val="007C29E1"/>
    <w:rsid w:val="007C4C63"/>
    <w:rsid w:val="007E120C"/>
    <w:rsid w:val="0080589F"/>
    <w:rsid w:val="008118D9"/>
    <w:rsid w:val="00815457"/>
    <w:rsid w:val="00816635"/>
    <w:rsid w:val="0082130F"/>
    <w:rsid w:val="00831DC9"/>
    <w:rsid w:val="00834937"/>
    <w:rsid w:val="00836B5B"/>
    <w:rsid w:val="00851786"/>
    <w:rsid w:val="00857B73"/>
    <w:rsid w:val="0087067E"/>
    <w:rsid w:val="008A2151"/>
    <w:rsid w:val="008A4896"/>
    <w:rsid w:val="008B599C"/>
    <w:rsid w:val="008D5DEF"/>
    <w:rsid w:val="008F7975"/>
    <w:rsid w:val="00900384"/>
    <w:rsid w:val="00900994"/>
    <w:rsid w:val="009033B6"/>
    <w:rsid w:val="009170AB"/>
    <w:rsid w:val="0092423A"/>
    <w:rsid w:val="009320E8"/>
    <w:rsid w:val="00933038"/>
    <w:rsid w:val="0093459B"/>
    <w:rsid w:val="009379F9"/>
    <w:rsid w:val="0095039C"/>
    <w:rsid w:val="00971737"/>
    <w:rsid w:val="009765E6"/>
    <w:rsid w:val="0099303C"/>
    <w:rsid w:val="009A0A08"/>
    <w:rsid w:val="009A4FEB"/>
    <w:rsid w:val="009C0873"/>
    <w:rsid w:val="009D07A2"/>
    <w:rsid w:val="009E5847"/>
    <w:rsid w:val="009E7043"/>
    <w:rsid w:val="009E7306"/>
    <w:rsid w:val="009E7E17"/>
    <w:rsid w:val="009F0FFF"/>
    <w:rsid w:val="009F464B"/>
    <w:rsid w:val="00A06E39"/>
    <w:rsid w:val="00A135A1"/>
    <w:rsid w:val="00A218DC"/>
    <w:rsid w:val="00A25AE4"/>
    <w:rsid w:val="00A26335"/>
    <w:rsid w:val="00A366B8"/>
    <w:rsid w:val="00A40C48"/>
    <w:rsid w:val="00A41907"/>
    <w:rsid w:val="00A7489F"/>
    <w:rsid w:val="00A852D2"/>
    <w:rsid w:val="00A862CB"/>
    <w:rsid w:val="00A95818"/>
    <w:rsid w:val="00AB51BD"/>
    <w:rsid w:val="00AD3A37"/>
    <w:rsid w:val="00AF0F3E"/>
    <w:rsid w:val="00AF319F"/>
    <w:rsid w:val="00AF3DCC"/>
    <w:rsid w:val="00AF5F19"/>
    <w:rsid w:val="00AF7357"/>
    <w:rsid w:val="00B127D4"/>
    <w:rsid w:val="00B171B6"/>
    <w:rsid w:val="00B42A19"/>
    <w:rsid w:val="00B51EC0"/>
    <w:rsid w:val="00B743A9"/>
    <w:rsid w:val="00B813B5"/>
    <w:rsid w:val="00B8451C"/>
    <w:rsid w:val="00B854D3"/>
    <w:rsid w:val="00B85543"/>
    <w:rsid w:val="00B904A3"/>
    <w:rsid w:val="00BB36F3"/>
    <w:rsid w:val="00BB519A"/>
    <w:rsid w:val="00BC1525"/>
    <w:rsid w:val="00BD7CCB"/>
    <w:rsid w:val="00BF530F"/>
    <w:rsid w:val="00C02E7D"/>
    <w:rsid w:val="00C06D38"/>
    <w:rsid w:val="00C15B55"/>
    <w:rsid w:val="00C26B08"/>
    <w:rsid w:val="00C46F42"/>
    <w:rsid w:val="00C50EEC"/>
    <w:rsid w:val="00C534AB"/>
    <w:rsid w:val="00C57132"/>
    <w:rsid w:val="00C80E2B"/>
    <w:rsid w:val="00C922A1"/>
    <w:rsid w:val="00CA4E8A"/>
    <w:rsid w:val="00CA5429"/>
    <w:rsid w:val="00CC08DD"/>
    <w:rsid w:val="00CD058F"/>
    <w:rsid w:val="00CD3847"/>
    <w:rsid w:val="00CD3B1E"/>
    <w:rsid w:val="00CD4B4E"/>
    <w:rsid w:val="00CD578C"/>
    <w:rsid w:val="00CD5EE3"/>
    <w:rsid w:val="00CF2C9E"/>
    <w:rsid w:val="00D0205A"/>
    <w:rsid w:val="00D073F2"/>
    <w:rsid w:val="00D22137"/>
    <w:rsid w:val="00D34BAD"/>
    <w:rsid w:val="00D4585D"/>
    <w:rsid w:val="00D80AE0"/>
    <w:rsid w:val="00D8424F"/>
    <w:rsid w:val="00D90DBA"/>
    <w:rsid w:val="00D93A8E"/>
    <w:rsid w:val="00D9523F"/>
    <w:rsid w:val="00DC744D"/>
    <w:rsid w:val="00DD1947"/>
    <w:rsid w:val="00DD348D"/>
    <w:rsid w:val="00DD3A17"/>
    <w:rsid w:val="00DD569D"/>
    <w:rsid w:val="00DD715D"/>
    <w:rsid w:val="00DE1696"/>
    <w:rsid w:val="00DF0029"/>
    <w:rsid w:val="00DF039A"/>
    <w:rsid w:val="00E00695"/>
    <w:rsid w:val="00E043B2"/>
    <w:rsid w:val="00E07F3D"/>
    <w:rsid w:val="00E11AB7"/>
    <w:rsid w:val="00E32752"/>
    <w:rsid w:val="00E345E9"/>
    <w:rsid w:val="00E36338"/>
    <w:rsid w:val="00E47656"/>
    <w:rsid w:val="00E47905"/>
    <w:rsid w:val="00E5095E"/>
    <w:rsid w:val="00E54305"/>
    <w:rsid w:val="00E76C9C"/>
    <w:rsid w:val="00E90368"/>
    <w:rsid w:val="00E92B67"/>
    <w:rsid w:val="00EA2C7E"/>
    <w:rsid w:val="00EC067B"/>
    <w:rsid w:val="00EC3A11"/>
    <w:rsid w:val="00ED09A9"/>
    <w:rsid w:val="00ED2383"/>
    <w:rsid w:val="00ED7E4B"/>
    <w:rsid w:val="00EE1EFD"/>
    <w:rsid w:val="00EF0114"/>
    <w:rsid w:val="00EF4000"/>
    <w:rsid w:val="00EF4313"/>
    <w:rsid w:val="00EF7130"/>
    <w:rsid w:val="00F07D0E"/>
    <w:rsid w:val="00F2701A"/>
    <w:rsid w:val="00F34202"/>
    <w:rsid w:val="00F431DC"/>
    <w:rsid w:val="00F74DA5"/>
    <w:rsid w:val="00F83A74"/>
    <w:rsid w:val="00F974F5"/>
    <w:rsid w:val="00FA004F"/>
    <w:rsid w:val="00FA0CB1"/>
    <w:rsid w:val="00FD134B"/>
    <w:rsid w:val="00FD458E"/>
    <w:rsid w:val="00FD7EB2"/>
    <w:rsid w:val="00FE09B7"/>
    <w:rsid w:val="00FE5D48"/>
    <w:rsid w:val="00FE7580"/>
    <w:rsid w:val="00FF3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376E9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32CD8"/>
    <w:rPr>
      <w:rFonts w:ascii="Century Gothic" w:hAnsi="Century Gothic"/>
    </w:rPr>
  </w:style>
  <w:style w:type="paragraph" w:styleId="Nagwek1">
    <w:name w:val="heading 1"/>
    <w:basedOn w:val="Normalny"/>
    <w:next w:val="Normalny"/>
    <w:link w:val="Nagwek1Znak"/>
    <w:qFormat/>
    <w:rsid w:val="0036191D"/>
    <w:pPr>
      <w:keepNext/>
      <w:numPr>
        <w:numId w:val="4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 w:val="24"/>
      <w:szCs w:val="32"/>
    </w:rPr>
  </w:style>
  <w:style w:type="paragraph" w:styleId="Nagwek2">
    <w:name w:val="heading 2"/>
    <w:basedOn w:val="Normalny"/>
    <w:next w:val="Normalny"/>
    <w:link w:val="Nagwek2Znak"/>
    <w:qFormat/>
    <w:rsid w:val="0036191D"/>
    <w:pPr>
      <w:keepNext/>
      <w:numPr>
        <w:ilvl w:val="1"/>
        <w:numId w:val="4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link w:val="Nagwek3Znak"/>
    <w:qFormat/>
    <w:rsid w:val="0036191D"/>
    <w:pPr>
      <w:keepNext/>
      <w:numPr>
        <w:ilvl w:val="2"/>
        <w:numId w:val="4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link w:val="Nagwek4Znak"/>
    <w:qFormat/>
    <w:rsid w:val="0036191D"/>
    <w:pPr>
      <w:keepNext/>
      <w:numPr>
        <w:ilvl w:val="3"/>
        <w:numId w:val="4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link w:val="Nagwek5Znak"/>
    <w:qFormat/>
    <w:rsid w:val="0036191D"/>
    <w:pPr>
      <w:numPr>
        <w:ilvl w:val="4"/>
        <w:numId w:val="4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36191D"/>
    <w:pPr>
      <w:numPr>
        <w:ilvl w:val="5"/>
        <w:numId w:val="4"/>
      </w:numPr>
      <w:spacing w:before="240" w:after="60" w:line="320" w:lineRule="exact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36191D"/>
    <w:pPr>
      <w:numPr>
        <w:ilvl w:val="6"/>
        <w:numId w:val="4"/>
      </w:numPr>
      <w:spacing w:before="240" w:after="60" w:line="320" w:lineRule="exact"/>
      <w:jc w:val="both"/>
      <w:outlineLvl w:val="6"/>
    </w:pPr>
    <w:rPr>
      <w:rFonts w:ascii="Times New Roman" w:hAnsi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36191D"/>
    <w:pPr>
      <w:numPr>
        <w:ilvl w:val="7"/>
        <w:numId w:val="4"/>
      </w:numPr>
      <w:spacing w:before="240" w:after="60" w:line="320" w:lineRule="exact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36191D"/>
    <w:pPr>
      <w:numPr>
        <w:ilvl w:val="8"/>
        <w:numId w:val="4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Gasstyl1">
    <w:name w:val="Gas_styl1"/>
    <w:rsid w:val="00532ECE"/>
    <w:rPr>
      <w:rFonts w:ascii="Century Gothic" w:hAnsi="Century Gothic"/>
      <w:sz w:val="20"/>
      <w:szCs w:val="20"/>
    </w:rPr>
  </w:style>
  <w:style w:type="paragraph" w:styleId="Nagwek">
    <w:name w:val="header"/>
    <w:basedOn w:val="Normalny"/>
    <w:link w:val="NagwekZnak"/>
    <w:locked/>
    <w:rsid w:val="00532EC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locked/>
    <w:rsid w:val="00532ECE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672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locked/>
    <w:rsid w:val="00532ECE"/>
  </w:style>
  <w:style w:type="paragraph" w:customStyle="1" w:styleId="Podstawowyakapitowy">
    <w:name w:val="[Podstawowy akapitowy]"/>
    <w:basedOn w:val="Normalny"/>
    <w:rsid w:val="00EE1EFD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styleId="Tekstpodstawowy">
    <w:name w:val="Body Text"/>
    <w:aliases w:val="LOAN"/>
    <w:basedOn w:val="Normalny"/>
    <w:link w:val="TekstpodstawowyZnak"/>
    <w:rsid w:val="00CA4E8A"/>
    <w:rPr>
      <w:rFonts w:ascii="Times New Roman" w:hAnsi="Times New Roman"/>
      <w:color w:val="000000"/>
      <w:sz w:val="24"/>
      <w:lang w:val="cs-CZ"/>
    </w:rPr>
  </w:style>
  <w:style w:type="character" w:customStyle="1" w:styleId="TekstpodstawowyZnak">
    <w:name w:val="Tekst podstawowy Znak"/>
    <w:aliases w:val="LOAN Znak"/>
    <w:basedOn w:val="Domylnaczcionkaakapitu"/>
    <w:link w:val="Tekstpodstawowy"/>
    <w:rsid w:val="00CA4E8A"/>
    <w:rPr>
      <w:color w:val="000000"/>
      <w:sz w:val="24"/>
      <w:lang w:val="cs-CZ"/>
    </w:rPr>
  </w:style>
  <w:style w:type="paragraph" w:styleId="Tekstdymka">
    <w:name w:val="Balloon Text"/>
    <w:basedOn w:val="Normalny"/>
    <w:link w:val="TekstdymkaZnak"/>
    <w:rsid w:val="0014799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147990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rsid w:val="00147990"/>
    <w:rPr>
      <w:rFonts w:ascii="Century Gothic" w:hAnsi="Century Gothic"/>
    </w:rPr>
  </w:style>
  <w:style w:type="character" w:customStyle="1" w:styleId="NagwekZnak">
    <w:name w:val="Nagłówek Znak"/>
    <w:basedOn w:val="Domylnaczcionkaakapitu"/>
    <w:link w:val="Nagwek"/>
    <w:rsid w:val="00FE5D48"/>
    <w:rPr>
      <w:rFonts w:ascii="Century Gothic" w:hAnsi="Century Gothic"/>
    </w:rPr>
  </w:style>
  <w:style w:type="paragraph" w:customStyle="1" w:styleId="tytul">
    <w:name w:val="tytul"/>
    <w:basedOn w:val="Normalny"/>
    <w:next w:val="Normalny"/>
    <w:semiHidden/>
    <w:rsid w:val="00FE5D48"/>
    <w:pPr>
      <w:spacing w:line="400" w:lineRule="exact"/>
      <w:jc w:val="center"/>
    </w:pPr>
    <w:rPr>
      <w:rFonts w:ascii="Arial" w:hAnsi="Arial"/>
      <w:sz w:val="32"/>
    </w:rPr>
  </w:style>
  <w:style w:type="paragraph" w:styleId="Tekstpodstawowywcity">
    <w:name w:val="Body Text Indent"/>
    <w:basedOn w:val="Normalny"/>
    <w:link w:val="TekstpodstawowywcityZnak"/>
    <w:rsid w:val="00FE5D48"/>
    <w:pPr>
      <w:spacing w:after="120"/>
      <w:ind w:left="283"/>
    </w:pPr>
    <w:rPr>
      <w:rFonts w:ascii="Times New Roman" w:hAnsi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E5D48"/>
  </w:style>
  <w:style w:type="paragraph" w:styleId="Zwykytekst">
    <w:name w:val="Plain Text"/>
    <w:basedOn w:val="Normalny"/>
    <w:link w:val="ZwykytekstZnak"/>
    <w:rsid w:val="00FE5D48"/>
    <w:pPr>
      <w:autoSpaceDE w:val="0"/>
      <w:autoSpaceDN w:val="0"/>
    </w:pPr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rsid w:val="00FE5D48"/>
    <w:rPr>
      <w:rFonts w:ascii="Courier New" w:hAnsi="Courier New" w:cs="Courier New"/>
    </w:rPr>
  </w:style>
  <w:style w:type="character" w:customStyle="1" w:styleId="Nagwek1Znak">
    <w:name w:val="Nagłówek 1 Znak"/>
    <w:basedOn w:val="Domylnaczcionkaakapitu"/>
    <w:link w:val="Nagwek1"/>
    <w:rsid w:val="0036191D"/>
    <w:rPr>
      <w:rFonts w:ascii="Arial" w:hAnsi="Arial" w:cs="Arial"/>
      <w:b/>
      <w:bCs/>
      <w:kern w:val="32"/>
      <w:sz w:val="24"/>
      <w:szCs w:val="32"/>
    </w:rPr>
  </w:style>
  <w:style w:type="character" w:customStyle="1" w:styleId="Nagwek2Znak">
    <w:name w:val="Nagłówek 2 Znak"/>
    <w:basedOn w:val="Domylnaczcionkaakapitu"/>
    <w:link w:val="Nagwek2"/>
    <w:rsid w:val="0036191D"/>
    <w:rPr>
      <w:rFonts w:ascii="Arial" w:hAnsi="Arial" w:cs="Arial"/>
      <w:bCs/>
      <w:iCs/>
      <w:sz w:val="22"/>
      <w:szCs w:val="28"/>
    </w:rPr>
  </w:style>
  <w:style w:type="character" w:customStyle="1" w:styleId="Nagwek3Znak">
    <w:name w:val="Nagłówek 3 Znak"/>
    <w:basedOn w:val="Domylnaczcionkaakapitu"/>
    <w:link w:val="Nagwek3"/>
    <w:rsid w:val="0036191D"/>
    <w:rPr>
      <w:rFonts w:ascii="Arial" w:hAnsi="Arial" w:cs="Arial"/>
      <w:bCs/>
      <w:sz w:val="22"/>
      <w:szCs w:val="26"/>
    </w:rPr>
  </w:style>
  <w:style w:type="character" w:customStyle="1" w:styleId="Nagwek4Znak">
    <w:name w:val="Nagłówek 4 Znak"/>
    <w:basedOn w:val="Domylnaczcionkaakapitu"/>
    <w:link w:val="Nagwek4"/>
    <w:rsid w:val="0036191D"/>
    <w:rPr>
      <w:rFonts w:ascii="Arial" w:hAnsi="Arial"/>
      <w:bCs/>
      <w:sz w:val="22"/>
      <w:szCs w:val="28"/>
    </w:rPr>
  </w:style>
  <w:style w:type="character" w:customStyle="1" w:styleId="Nagwek5Znak">
    <w:name w:val="Nagłówek 5 Znak"/>
    <w:basedOn w:val="Domylnaczcionkaakapitu"/>
    <w:link w:val="Nagwek5"/>
    <w:rsid w:val="0036191D"/>
    <w:rPr>
      <w:rFonts w:ascii="Arial" w:hAnsi="Arial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36191D"/>
    <w:rPr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rsid w:val="0036191D"/>
    <w:rPr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36191D"/>
    <w:rPr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36191D"/>
    <w:rPr>
      <w:rFonts w:ascii="Arial" w:hAnsi="Arial" w:cs="Arial"/>
      <w:sz w:val="22"/>
      <w:szCs w:val="22"/>
    </w:rPr>
  </w:style>
  <w:style w:type="character" w:styleId="Odwoaniedokomentarza">
    <w:name w:val="annotation reference"/>
    <w:basedOn w:val="Domylnaczcionkaakapitu"/>
    <w:uiPriority w:val="99"/>
    <w:rsid w:val="00D952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9523F"/>
    <w:rPr>
      <w:rFonts w:cs="Century Gothic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9523F"/>
    <w:rPr>
      <w:rFonts w:ascii="Century Gothic" w:hAnsi="Century Gothic" w:cs="Century Gothic"/>
    </w:rPr>
  </w:style>
  <w:style w:type="paragraph" w:customStyle="1" w:styleId="Akapitzlist1">
    <w:name w:val="Akapit z listą1"/>
    <w:basedOn w:val="Normalny"/>
    <w:rsid w:val="009F464B"/>
    <w:pPr>
      <w:ind w:left="720"/>
    </w:pPr>
    <w:rPr>
      <w:rFonts w:ascii="Times New Roman" w:hAnsi="Times New Roman"/>
      <w:sz w:val="24"/>
      <w:szCs w:val="24"/>
    </w:rPr>
  </w:style>
  <w:style w:type="paragraph" w:styleId="Akapitzlist">
    <w:name w:val="List Paragraph"/>
    <w:aliases w:val="Nagłowek 3,Preambuła"/>
    <w:basedOn w:val="Normalny"/>
    <w:link w:val="AkapitzlistZnak"/>
    <w:uiPriority w:val="34"/>
    <w:qFormat/>
    <w:rsid w:val="0099303C"/>
    <w:pPr>
      <w:ind w:left="720"/>
      <w:contextualSpacing/>
    </w:pPr>
  </w:style>
  <w:style w:type="paragraph" w:styleId="Tematkomentarza">
    <w:name w:val="annotation subject"/>
    <w:basedOn w:val="Tekstkomentarza"/>
    <w:next w:val="Tekstkomentarza"/>
    <w:link w:val="TematkomentarzaZnak"/>
    <w:rsid w:val="00563E8C"/>
    <w:rPr>
      <w:rFonts w:cs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563E8C"/>
    <w:rPr>
      <w:rFonts w:ascii="Century Gothic" w:hAnsi="Century Gothic" w:cs="Century Gothic"/>
      <w:b/>
      <w:bCs/>
    </w:rPr>
  </w:style>
  <w:style w:type="paragraph" w:customStyle="1" w:styleId="xl114">
    <w:name w:val="xl114"/>
    <w:basedOn w:val="Normalny"/>
    <w:rsid w:val="00E11AB7"/>
    <w:pPr>
      <w:spacing w:before="100" w:beforeAutospacing="1" w:after="100" w:afterAutospacing="1"/>
    </w:pPr>
    <w:rPr>
      <w:rFonts w:ascii="Times New Roman" w:eastAsia="Arial Unicode MS" w:hAnsi="Times New Roman"/>
      <w:b/>
      <w:bCs/>
      <w:color w:val="FF0000"/>
      <w:sz w:val="24"/>
      <w:szCs w:val="24"/>
    </w:rPr>
  </w:style>
  <w:style w:type="character" w:customStyle="1" w:styleId="AkapitzlistZnak">
    <w:name w:val="Akapit z listą Znak"/>
    <w:aliases w:val="Nagłowek 3 Znak,Preambuła Znak"/>
    <w:link w:val="Akapitzlist"/>
    <w:uiPriority w:val="34"/>
    <w:locked/>
    <w:rsid w:val="004F31F5"/>
    <w:rPr>
      <w:rFonts w:ascii="Century Gothic" w:hAnsi="Century Goth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9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3393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5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5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21039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50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NA_Zam&#243;wienia\NA_Razem_Zam&#243;wienia\DP180\GAZ-SYSTEM\2012\P%20-%20publiczne\ZP%20-%2048\og&#322;oszenie%20za&#322;&#261;czniki\TEN-E%20szablon%20pisma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790A59E7A0AA6F4CB61E3DF41818ECF9" ma:contentTypeVersion="0" ma:contentTypeDescription="Typ zawartości opisujący dokument projektowy." ma:contentTypeScope="" ma:versionID="2d1ff1cbaeb157ab9e3bdd0720c48676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targetNamespace="http://schemas.microsoft.com/office/2006/metadata/properties" ma:root="true" ma:fieldsID="216ac123a871d5c1e71559007ea18415" ns1:_="" ns2:_="">
    <xsd:import namespace="http://schemas.microsoft.com/sharepoint/v3"/>
    <xsd:import namespace="9ed47d5e-3421-414a-8ba3-6ef612903a1f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9F3E89-AEFB-4D9B-A2B8-DD4699516B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65DE3D1-899B-4D18-AD9B-C19ADC987F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20CEAA-F0FF-4903-B638-5F8E41157CF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1BF40D-9F51-4D0F-B0AF-B72C395D9A5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TEN-E szablon pisma</Template>
  <TotalTime>0</TotalTime>
  <Pages>2</Pages>
  <Words>158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Gaz-System</vt:lpstr>
    </vt:vector>
  </TitlesOfParts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Gaz-System</dc:title>
  <dc:subject>Firmówki</dc:subject>
  <dc:creator/>
  <cp:lastModifiedBy/>
  <cp:revision>1</cp:revision>
  <cp:lastPrinted>2009-07-06T09:33:00Z</cp:lastPrinted>
  <dcterms:created xsi:type="dcterms:W3CDTF">2022-03-23T07:53:00Z</dcterms:created>
  <dcterms:modified xsi:type="dcterms:W3CDTF">2026-04-08T09:39:00Z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0x010100EADF2D3787D64348906DF2D5A4D3565500790A59E7A0AA6F4CB61E3DF41818ECF9</vt:lpwstr>
  </property>
</Properties>
</file>